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glossary/document.xml" ContentType="application/vnd.openxmlformats-officedocument.wordprocessingml.document.glossary+xml"/>
  <Override PartName="/word/glossary/settings.xml" ContentType="application/vnd.openxmlformats-officedocument.wordprocessingml.settings+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glossary/fontTable.xml" ContentType="application/vnd.openxmlformats-officedocument.wordprocessingml.fontTable+xml"/>
  <Override PartName="/word/glossary/webSettings.xml" ContentType="application/vnd.openxmlformats-officedocument.wordprocessingml.webSettings+xml"/>
  <Override PartName="/customXml/itemProps1.xml" ContentType="application/vnd.openxmlformats-officedocument.customXmlProperties+xml"/>
  <Override PartName="/word/webSettings.xml" ContentType="application/vnd.openxmlformats-officedocument.wordprocessingml.webSettings+xml"/>
  <Override PartName="/word/styles.xml" ContentType="application/vnd.openxmlformats-officedocument.wordprocessingml.styles+xml"/>
  <Override PartName="/word/glossary/styles.xml" ContentType="application/vnd.openxmlformats-officedocument.wordprocessingml.styl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101BE" w14:textId="1AEA5B47" w:rsidR="005676BE" w:rsidRPr="00433464" w:rsidRDefault="00E16BF2" w:rsidP="00433464">
      <w:pPr>
        <w:pStyle w:val="MGH1"/>
        <w:framePr w:wrap="notBeside" w:x="632" w:y="5364"/>
        <w:rPr>
          <w:color w:val="000000" w:themeColor="text1"/>
        </w:rPr>
      </w:pPr>
      <w:r w:rsidRPr="00433464">
        <w:rPr>
          <w:color w:val="000000" w:themeColor="text1"/>
        </w:rPr>
        <w:t>In Deutschland können etwa</w:t>
      </w:r>
      <w:r w:rsidRPr="00433464">
        <w:rPr>
          <w:color w:val="000000" w:themeColor="text1"/>
        </w:rPr>
        <w:br/>
        <w:t xml:space="preserve">6,2 Millionen Erwachsene nicht </w:t>
      </w:r>
      <w:proofErr w:type="gramStart"/>
      <w:r w:rsidRPr="00433464">
        <w:rPr>
          <w:color w:val="000000" w:themeColor="text1"/>
        </w:rPr>
        <w:t>gut schreiben</w:t>
      </w:r>
      <w:proofErr w:type="gramEnd"/>
      <w:r w:rsidRPr="00433464">
        <w:rPr>
          <w:color w:val="000000" w:themeColor="text1"/>
        </w:rPr>
        <w:t xml:space="preserve"> und lesen. Das betrifft junge und ältere Menschen. Viele von ihnen haben einen Beruf und eine Familie. Deshalb möchten sie besser lesen und schreiben lernen. Die Bundesregierung will hier helfen. Deshalb läuft von </w:t>
      </w:r>
      <w:r w:rsidRPr="00433464">
        <w:rPr>
          <w:color w:val="000000" w:themeColor="text1"/>
        </w:rPr>
        <w:br/>
        <w:t xml:space="preserve">2016 bis 2026 die </w:t>
      </w:r>
      <w:proofErr w:type="spellStart"/>
      <w:r w:rsidRPr="00433464">
        <w:rPr>
          <w:color w:val="000000" w:themeColor="text1"/>
        </w:rPr>
        <w:t>AlphaDekade</w:t>
      </w:r>
      <w:proofErr w:type="spellEnd"/>
      <w:r w:rsidRPr="00433464">
        <w:rPr>
          <w:color w:val="000000" w:themeColor="text1"/>
        </w:rPr>
        <w:t>.</w:t>
      </w:r>
      <w:r w:rsidR="002E63A2" w:rsidRPr="002E63A2">
        <w:t xml:space="preserve"> </w:t>
      </w:r>
      <w:r w:rsidR="002E63A2">
        <w:rPr>
          <w:noProof/>
        </w:rPr>
        <w:drawing>
          <wp:inline distT="0" distB="0" distL="0" distR="0" wp14:anchorId="530A1D42" wp14:editId="0DFBB796">
            <wp:extent cx="2475230" cy="1703705"/>
            <wp:effectExtent l="0" t="0" r="127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7">
                      <a:extLst>
                        <a:ext uri="{28A0092B-C50C-407E-A947-70E740481C1C}">
                          <a14:useLocalDpi xmlns:a14="http://schemas.microsoft.com/office/drawing/2010/main" val="0"/>
                        </a:ext>
                      </a:extLst>
                    </a:blip>
                    <a:stretch>
                      <a:fillRect/>
                    </a:stretch>
                  </pic:blipFill>
                  <pic:spPr>
                    <a:xfrm>
                      <a:off x="0" y="0"/>
                      <a:ext cx="2475230" cy="1703705"/>
                    </a:xfrm>
                    <a:prstGeom prst="rect">
                      <a:avLst/>
                    </a:prstGeom>
                  </pic:spPr>
                </pic:pic>
              </a:graphicData>
            </a:graphic>
          </wp:inline>
        </w:drawing>
      </w:r>
      <w:r w:rsidR="002E63A2">
        <w:rPr>
          <w:noProof/>
        </w:rPr>
        <w:drawing>
          <wp:inline distT="0" distB="0" distL="0" distR="0" wp14:anchorId="21F6453A" wp14:editId="0719ABC2">
            <wp:extent cx="2496820" cy="2068495"/>
            <wp:effectExtent l="0" t="0" r="508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extLst>
                        <a:ext uri="{28A0092B-C50C-407E-A947-70E740481C1C}">
                          <a14:useLocalDpi xmlns:a14="http://schemas.microsoft.com/office/drawing/2010/main" val="0"/>
                        </a:ext>
                      </a:extLst>
                    </a:blip>
                    <a:stretch>
                      <a:fillRect/>
                    </a:stretch>
                  </pic:blipFill>
                  <pic:spPr>
                    <a:xfrm>
                      <a:off x="0" y="0"/>
                      <a:ext cx="2496820" cy="2068495"/>
                    </a:xfrm>
                    <a:prstGeom prst="rect">
                      <a:avLst/>
                    </a:prstGeom>
                  </pic:spPr>
                </pic:pic>
              </a:graphicData>
            </a:graphic>
          </wp:inline>
        </w:drawing>
      </w:r>
    </w:p>
    <w:p w14:paraId="1E1C9677" w14:textId="77777777" w:rsidR="00EC2FDA" w:rsidRPr="00433464" w:rsidRDefault="00E16BF2" w:rsidP="00433464">
      <w:pPr>
        <w:pStyle w:val="MGH2"/>
        <w:framePr w:wrap="notBeside" w:x="630"/>
        <w:rPr>
          <w:color w:val="000000" w:themeColor="text1"/>
        </w:rPr>
      </w:pPr>
      <w:r w:rsidRPr="00433464">
        <w:rPr>
          <w:color w:val="000000" w:themeColor="text1"/>
        </w:rPr>
        <w:t>Auch Mehrgenerationenhäuser</w:t>
      </w:r>
      <w:r w:rsidRPr="00433464">
        <w:rPr>
          <w:color w:val="000000" w:themeColor="text1"/>
        </w:rPr>
        <w:br/>
        <w:t xml:space="preserve">beteiligen sich daran. Lesen und </w:t>
      </w:r>
      <w:r w:rsidRPr="00433464">
        <w:rPr>
          <w:color w:val="000000" w:themeColor="text1"/>
        </w:rPr>
        <w:br/>
      </w:r>
      <w:proofErr w:type="spellStart"/>
      <w:r w:rsidRPr="00433464">
        <w:rPr>
          <w:color w:val="000000" w:themeColor="text1"/>
        </w:rPr>
        <w:t>Schreiben</w:t>
      </w:r>
      <w:proofErr w:type="spellEnd"/>
      <w:r w:rsidRPr="00433464">
        <w:rPr>
          <w:color w:val="000000" w:themeColor="text1"/>
        </w:rPr>
        <w:t xml:space="preserve"> sind wichtig. So </w:t>
      </w:r>
      <w:r w:rsidR="00321AF7" w:rsidRPr="00433464">
        <w:rPr>
          <w:color w:val="000000" w:themeColor="text1"/>
        </w:rPr>
        <w:t>k</w:t>
      </w:r>
      <w:r w:rsidRPr="00433464">
        <w:rPr>
          <w:color w:val="000000" w:themeColor="text1"/>
        </w:rPr>
        <w:t xml:space="preserve">ann man </w:t>
      </w:r>
      <w:r w:rsidRPr="00433464">
        <w:rPr>
          <w:color w:val="000000" w:themeColor="text1"/>
        </w:rPr>
        <w:br/>
        <w:t>selbst bestimmen und i</w:t>
      </w:r>
      <w:r w:rsidR="00321AF7" w:rsidRPr="00433464">
        <w:rPr>
          <w:color w:val="000000" w:themeColor="text1"/>
        </w:rPr>
        <w:t>s</w:t>
      </w:r>
      <w:r w:rsidRPr="00433464">
        <w:rPr>
          <w:color w:val="000000" w:themeColor="text1"/>
        </w:rPr>
        <w:t>t unabhängig.</w:t>
      </w:r>
    </w:p>
    <w:p w14:paraId="49C50ECC" w14:textId="77777777" w:rsidR="00D62C58" w:rsidRPr="00433464" w:rsidRDefault="00AD40A3" w:rsidP="00433464">
      <w:pPr>
        <w:pStyle w:val="Zwischentitel"/>
        <w:framePr w:w="4876" w:h="1021" w:hRule="exact" w:wrap="around" w:x="631" w:y="4050" w:anchorLock="0"/>
        <w:rPr>
          <w:color w:val="00A0D3"/>
        </w:rPr>
      </w:pPr>
      <w:r w:rsidRPr="00433464">
        <w:rPr>
          <w:color w:val="00A0D3"/>
        </w:rPr>
        <w:t xml:space="preserve">Lesen und </w:t>
      </w:r>
      <w:proofErr w:type="spellStart"/>
      <w:r w:rsidRPr="00433464">
        <w:rPr>
          <w:color w:val="00A0D3"/>
        </w:rPr>
        <w:t>Schreiben</w:t>
      </w:r>
      <w:proofErr w:type="spellEnd"/>
      <w:r w:rsidRPr="00433464">
        <w:rPr>
          <w:color w:val="00A0D3"/>
        </w:rPr>
        <w:t xml:space="preserve"> </w:t>
      </w:r>
      <w:r w:rsidRPr="00433464">
        <w:rPr>
          <w:color w:val="00A0D3"/>
        </w:rPr>
        <w:br/>
        <w:t>fördern</w:t>
      </w:r>
    </w:p>
    <w:p w14:paraId="27D59176" w14:textId="2F17D2AF" w:rsidR="00000000" w:rsidRDefault="002E63A2" w:rsidP="002E63A2">
      <w:pPr>
        <w:pStyle w:val="weiss1pt"/>
        <w:jc w:val="right"/>
      </w:pPr>
      <w:r w:rsidRPr="002E63A2">
        <mc:AlternateContent>
          <mc:Choice Requires="wps">
            <w:drawing>
              <wp:anchor distT="0" distB="0" distL="114300" distR="114300" simplePos="0" relativeHeight="251689984" behindDoc="0" locked="0" layoutInCell="0" allowOverlap="1" wp14:anchorId="2B2B703D" wp14:editId="10DC1FC6">
                <wp:simplePos x="0" y="0"/>
                <wp:positionH relativeFrom="page">
                  <wp:posOffset>3756025</wp:posOffset>
                </wp:positionH>
                <wp:positionV relativeFrom="page">
                  <wp:posOffset>225425</wp:posOffset>
                </wp:positionV>
                <wp:extent cx="3132000" cy="6264000"/>
                <wp:effectExtent l="0" t="0" r="508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2000" cy="62640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69F77585" w14:textId="77777777" w:rsidR="002E63A2" w:rsidRPr="00433464" w:rsidRDefault="002E63A2" w:rsidP="002E63A2">
                            <w:pPr>
                              <w:pStyle w:val="berschrift1"/>
                              <w:rPr>
                                <w:color w:val="00A0D3"/>
                              </w:rPr>
                            </w:pPr>
                            <w:r w:rsidRPr="00433464">
                              <w:rPr>
                                <w:color w:val="00A0D3"/>
                              </w:rPr>
                              <w:t>Mehrgenerationenhaus Musterstadt</w:t>
                            </w:r>
                          </w:p>
                          <w:p w14:paraId="55645345" w14:textId="77777777" w:rsidR="002E63A2" w:rsidRDefault="002E63A2" w:rsidP="002E63A2">
                            <w:r>
                              <w:t>Im Mehrgenerationenhaus Musterstadt treffen sich Menschen, egal wie alt sie sind oder woher sie kommen. Es wird zusammen gekocht, gespielt, getanzt oder gelernt. Wir haben viele Angebote für Kinder und Erwachsene.</w:t>
                            </w:r>
                          </w:p>
                          <w:p w14:paraId="04DB63BF" w14:textId="77777777" w:rsidR="002E63A2" w:rsidRDefault="002E63A2" w:rsidP="002E63A2">
                            <w:r>
                              <w:t xml:space="preserve">Sie können auf unserer Internetseite sehen, was wir alles anbieten: </w:t>
                            </w:r>
                            <w:r w:rsidRPr="00313832">
                              <w:t>www.mgh-musterstadt.de</w:t>
                            </w:r>
                          </w:p>
                          <w:p w14:paraId="6F8E5C84" w14:textId="77777777" w:rsidR="002E63A2" w:rsidRDefault="002E63A2" w:rsidP="002E63A2"/>
                          <w:p w14:paraId="438034C1" w14:textId="77777777" w:rsidR="002E63A2" w:rsidRDefault="002E63A2" w:rsidP="002E63A2">
                            <w:pPr>
                              <w:pStyle w:val="berschrift2"/>
                            </w:pPr>
                            <w:r>
                              <w:t>Kontakt:</w:t>
                            </w:r>
                          </w:p>
                          <w:p w14:paraId="2874B33F" w14:textId="77777777" w:rsidR="002E63A2" w:rsidRDefault="002E63A2" w:rsidP="002E63A2">
                            <w:r>
                              <w:t>Sie finden uns in der Musterstraße 7</w:t>
                            </w:r>
                            <w:r>
                              <w:br/>
                              <w:t>in 12345 Musterstadt.</w:t>
                            </w:r>
                          </w:p>
                          <w:p w14:paraId="200D3747" w14:textId="77777777" w:rsidR="002E63A2" w:rsidRDefault="002E63A2" w:rsidP="002E63A2">
                            <w:r>
                              <w:t xml:space="preserve">Kommen Sie einfach einmal in den </w:t>
                            </w:r>
                            <w:r>
                              <w:br/>
                              <w:t xml:space="preserve">Offenen Treff. Hier lernen Sie unser </w:t>
                            </w:r>
                            <w:r>
                              <w:br/>
                              <w:t>Haus und die Leute schnell kennen.</w:t>
                            </w:r>
                          </w:p>
                          <w:p w14:paraId="360E6BE5" w14:textId="77777777" w:rsidR="002E63A2" w:rsidRDefault="002E63A2" w:rsidP="002E63A2"/>
                          <w:p w14:paraId="624E0682" w14:textId="77777777" w:rsidR="002E63A2" w:rsidRDefault="002E63A2" w:rsidP="002E63A2">
                            <w:pPr>
                              <w:pStyle w:val="berschrift2"/>
                            </w:pPr>
                            <w:r>
                              <w:t>Unsere Öffnungszeiten:</w:t>
                            </w:r>
                          </w:p>
                          <w:p w14:paraId="665C8CA8" w14:textId="77777777" w:rsidR="002E63A2" w:rsidRDefault="002E63A2" w:rsidP="002E63A2">
                            <w:pPr>
                              <w:pStyle w:val="ffnungszeiten"/>
                            </w:pPr>
                            <w:r>
                              <w:t>Montag:</w:t>
                            </w:r>
                            <w:r>
                              <w:tab/>
                            </w:r>
                            <w:sdt>
                              <w:sdtPr>
                                <w:id w:val="894623125"/>
                                <w:placeholder>
                                  <w:docPart w:val="485AD1B75F0F9E4BA3C17D5B3C2A233C"/>
                                </w:placeholder>
                                <w:showingPlcHdr/>
                                <w:text/>
                              </w:sdtPr>
                              <w:sdtContent>
                                <w:r w:rsidRPr="00F846DC">
                                  <w:rPr>
                                    <w:rStyle w:val="Platzhaltertext"/>
                                    <w:color w:val="D82236"/>
                                  </w:rPr>
                                  <w:t>[00:00 bis 00:00 Uhr]</w:t>
                                </w:r>
                              </w:sdtContent>
                            </w:sdt>
                          </w:p>
                          <w:p w14:paraId="078CE44C" w14:textId="77777777" w:rsidR="002E63A2" w:rsidRDefault="002E63A2" w:rsidP="002E63A2">
                            <w:pPr>
                              <w:pStyle w:val="ffnungszeiten"/>
                            </w:pPr>
                            <w:r>
                              <w:t>Dienstag:</w:t>
                            </w:r>
                            <w:r>
                              <w:tab/>
                            </w:r>
                            <w:sdt>
                              <w:sdtPr>
                                <w:id w:val="1678465240"/>
                                <w:placeholder>
                                  <w:docPart w:val="883D4907D9EB8B4D92B333693310AE0D"/>
                                </w:placeholder>
                                <w:showingPlcHdr/>
                                <w:text/>
                              </w:sdtPr>
                              <w:sdtContent>
                                <w:r w:rsidRPr="00F846DC">
                                  <w:rPr>
                                    <w:rStyle w:val="Platzhaltertext"/>
                                    <w:color w:val="D82236"/>
                                  </w:rPr>
                                  <w:t>[00:00 bis 00:00 Uhr]</w:t>
                                </w:r>
                              </w:sdtContent>
                            </w:sdt>
                          </w:p>
                          <w:p w14:paraId="431EF43A" w14:textId="77777777" w:rsidR="002E63A2" w:rsidRDefault="002E63A2" w:rsidP="002E63A2">
                            <w:pPr>
                              <w:pStyle w:val="ffnungszeiten"/>
                            </w:pPr>
                            <w:r>
                              <w:t>Mittwoch:</w:t>
                            </w:r>
                            <w:r>
                              <w:tab/>
                            </w:r>
                            <w:sdt>
                              <w:sdtPr>
                                <w:id w:val="77414898"/>
                                <w:placeholder>
                                  <w:docPart w:val="BFDCB541DFA74241B0726B4007CA229E"/>
                                </w:placeholder>
                                <w:showingPlcHdr/>
                                <w:text/>
                              </w:sdtPr>
                              <w:sdtContent>
                                <w:r w:rsidRPr="00F846DC">
                                  <w:rPr>
                                    <w:rStyle w:val="Platzhaltertext"/>
                                    <w:color w:val="D82236"/>
                                  </w:rPr>
                                  <w:t>[00:00 bis 00:00 Uhr]</w:t>
                                </w:r>
                              </w:sdtContent>
                            </w:sdt>
                          </w:p>
                          <w:p w14:paraId="158C2CE4" w14:textId="77777777" w:rsidR="002E63A2" w:rsidRDefault="002E63A2" w:rsidP="002E63A2">
                            <w:pPr>
                              <w:pStyle w:val="ffnungszeiten"/>
                            </w:pPr>
                            <w:r>
                              <w:t>Donnerstag:</w:t>
                            </w:r>
                            <w:r>
                              <w:tab/>
                            </w:r>
                            <w:sdt>
                              <w:sdtPr>
                                <w:id w:val="-275946592"/>
                                <w:placeholder>
                                  <w:docPart w:val="1B6A490D0300A243B9900F48B61910E5"/>
                                </w:placeholder>
                                <w:showingPlcHdr/>
                                <w:text/>
                              </w:sdtPr>
                              <w:sdtContent>
                                <w:r w:rsidRPr="00F846DC">
                                  <w:rPr>
                                    <w:rStyle w:val="Platzhaltertext"/>
                                    <w:color w:val="D82236"/>
                                  </w:rPr>
                                  <w:t>[00:00 bis 00:00 Uhr]</w:t>
                                </w:r>
                              </w:sdtContent>
                            </w:sdt>
                          </w:p>
                          <w:p w14:paraId="3DA2D5CF" w14:textId="77777777" w:rsidR="002E63A2" w:rsidRDefault="002E63A2" w:rsidP="002E63A2">
                            <w:pPr>
                              <w:pStyle w:val="ffnungszeiten"/>
                            </w:pPr>
                            <w:r>
                              <w:t>Freitag:</w:t>
                            </w:r>
                            <w:r>
                              <w:tab/>
                            </w:r>
                            <w:sdt>
                              <w:sdtPr>
                                <w:id w:val="1641839797"/>
                                <w:placeholder>
                                  <w:docPart w:val="7634FDCA2DC83A4A918E22F6328D62F3"/>
                                </w:placeholder>
                                <w:showingPlcHdr/>
                                <w:text/>
                              </w:sdtPr>
                              <w:sdtContent>
                                <w:r w:rsidRPr="00F846DC">
                                  <w:rPr>
                                    <w:rStyle w:val="Platzhaltertext"/>
                                    <w:color w:val="D82236"/>
                                  </w:rPr>
                                  <w:t>[00:00 bis 00:00 Uhr]</w:t>
                                </w:r>
                              </w:sdtContent>
                            </w:sdt>
                          </w:p>
                          <w:p w14:paraId="2AF13BC5" w14:textId="77777777" w:rsidR="002E63A2" w:rsidRDefault="002E63A2" w:rsidP="002E63A2">
                            <w:pPr>
                              <w:pStyle w:val="ffnungszeiten"/>
                            </w:pPr>
                            <w:r>
                              <w:t>Samstag:</w:t>
                            </w:r>
                            <w:r>
                              <w:tab/>
                            </w:r>
                            <w:sdt>
                              <w:sdtPr>
                                <w:id w:val="573168720"/>
                                <w:placeholder>
                                  <w:docPart w:val="BBF247D27DFE0C48A704DB3F29D6C968"/>
                                </w:placeholder>
                                <w:showingPlcHdr/>
                                <w:text/>
                              </w:sdtPr>
                              <w:sdtContent>
                                <w:r w:rsidRPr="00F846DC">
                                  <w:rPr>
                                    <w:rStyle w:val="Platzhaltertext"/>
                                    <w:color w:val="D82236"/>
                                  </w:rPr>
                                  <w:t>[00:00 bis 00:00 Uhr]</w:t>
                                </w:r>
                              </w:sdtContent>
                            </w:sdt>
                          </w:p>
                          <w:p w14:paraId="038EB8AE" w14:textId="77777777" w:rsidR="002E63A2" w:rsidRDefault="002E63A2" w:rsidP="002E63A2">
                            <w:pPr>
                              <w:pStyle w:val="ffnungszeiten"/>
                            </w:pPr>
                            <w:r>
                              <w:t>Sonntag:</w:t>
                            </w:r>
                            <w:r>
                              <w:tab/>
                            </w:r>
                            <w:sdt>
                              <w:sdtPr>
                                <w:id w:val="1452747161"/>
                                <w:placeholder>
                                  <w:docPart w:val="3384F4A805DAD0468B8D0D32AA8BFBB9"/>
                                </w:placeholder>
                                <w:showingPlcHdr/>
                                <w:text/>
                              </w:sdtPr>
                              <w:sdtContent>
                                <w:r w:rsidRPr="00F846DC">
                                  <w:rPr>
                                    <w:rStyle w:val="Platzhaltertext"/>
                                    <w:color w:val="D82236"/>
                                  </w:rPr>
                                  <w:t>[00:00 bis 00:00 Uhr]</w:t>
                                </w:r>
                              </w:sdtContent>
                            </w:sdt>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2B703D" id="_x0000_t202" coordsize="21600,21600" o:spt="202" path="m,l,21600r21600,l21600,xe">
                <v:stroke joinstyle="miter"/>
                <v:path gradientshapeok="t" o:connecttype="rect"/>
              </v:shapetype>
              <v:shape id="Textfeld 11" o:spid="_x0000_s1026" type="#_x0000_t202" style="position:absolute;left:0;text-align:left;margin-left:295.75pt;margin-top:17.75pt;width:246.6pt;height:493.2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" o:allowincell="f" filled="f" stroked="f">
                <v:textbox inset="0,0,0,0">
                  <w:txbxContent>
                    <w:p w14:paraId="69F77585" w14:textId="77777777" w:rsidR="002E63A2" w:rsidRPr="00433464" w:rsidRDefault="002E63A2" w:rsidP="002E63A2">
                      <w:pPr>
                        <w:pStyle w:val="berschrift1"/>
                        <w:rPr>
                          <w:color w:val="00A0D3"/>
                        </w:rPr>
                      </w:pPr>
                      <w:r w:rsidRPr="00433464">
                        <w:rPr>
                          <w:color w:val="00A0D3"/>
                        </w:rPr>
                        <w:t>Mehrgenerationenhaus Musterstadt</w:t>
                      </w:r>
                    </w:p>
                    <w:p w14:paraId="55645345" w14:textId="77777777" w:rsidR="002E63A2" w:rsidRDefault="002E63A2" w:rsidP="002E63A2">
                      <w:r>
                        <w:t>Im Mehrgenerationenhaus Musterstadt treffen sich Menschen, egal wie alt sie sind oder woher sie kommen. Es wird zusammen gekocht, gespielt, getanzt oder gelernt. Wir haben viele Angebote für Kinder und Erwachsene.</w:t>
                      </w:r>
                    </w:p>
                    <w:p w14:paraId="04DB63BF" w14:textId="77777777" w:rsidR="002E63A2" w:rsidRDefault="002E63A2" w:rsidP="002E63A2">
                      <w:r>
                        <w:t xml:space="preserve">Sie können auf unserer Internetseite sehen, was wir alles anbieten: </w:t>
                      </w:r>
                      <w:r w:rsidRPr="00313832">
                        <w:t>www.mgh-musterstadt.de</w:t>
                      </w:r>
                    </w:p>
                    <w:p w14:paraId="6F8E5C84" w14:textId="77777777" w:rsidR="002E63A2" w:rsidRDefault="002E63A2" w:rsidP="002E63A2"/>
                    <w:p w14:paraId="438034C1" w14:textId="77777777" w:rsidR="002E63A2" w:rsidRDefault="002E63A2" w:rsidP="002E63A2">
                      <w:pPr>
                        <w:pStyle w:val="berschrift2"/>
                      </w:pPr>
                      <w:r>
                        <w:t>Kontakt:</w:t>
                      </w:r>
                    </w:p>
                    <w:p w14:paraId="2874B33F" w14:textId="77777777" w:rsidR="002E63A2" w:rsidRDefault="002E63A2" w:rsidP="002E63A2">
                      <w:r>
                        <w:t>Sie finden uns in der Musterstraße 7</w:t>
                      </w:r>
                      <w:r>
                        <w:br/>
                        <w:t>in 12345 Musterstadt.</w:t>
                      </w:r>
                    </w:p>
                    <w:p w14:paraId="200D3747" w14:textId="77777777" w:rsidR="002E63A2" w:rsidRDefault="002E63A2" w:rsidP="002E63A2">
                      <w:r>
                        <w:t xml:space="preserve">Kommen Sie einfach einmal in den </w:t>
                      </w:r>
                      <w:r>
                        <w:br/>
                        <w:t xml:space="preserve">Offenen Treff. Hier lernen Sie unser </w:t>
                      </w:r>
                      <w:r>
                        <w:br/>
                        <w:t>Haus und die Leute schnell kennen.</w:t>
                      </w:r>
                    </w:p>
                    <w:p w14:paraId="360E6BE5" w14:textId="77777777" w:rsidR="002E63A2" w:rsidRDefault="002E63A2" w:rsidP="002E63A2"/>
                    <w:p w14:paraId="624E0682" w14:textId="77777777" w:rsidR="002E63A2" w:rsidRDefault="002E63A2" w:rsidP="002E63A2">
                      <w:pPr>
                        <w:pStyle w:val="berschrift2"/>
                      </w:pPr>
                      <w:r>
                        <w:t>Unsere Öffnungszeiten:</w:t>
                      </w:r>
                    </w:p>
                    <w:p w14:paraId="665C8CA8" w14:textId="77777777" w:rsidR="002E63A2" w:rsidRDefault="002E63A2" w:rsidP="002E63A2">
                      <w:pPr>
                        <w:pStyle w:val="ffnungszeiten"/>
                      </w:pPr>
                      <w:r>
                        <w:t>Montag:</w:t>
                      </w:r>
                      <w:r>
                        <w:tab/>
                      </w:r>
                      <w:sdt>
                        <w:sdtPr>
                          <w:id w:val="894623125"/>
                          <w:placeholder>
                            <w:docPart w:val="485AD1B75F0F9E4BA3C17D5B3C2A233C"/>
                          </w:placeholder>
                          <w:showingPlcHdr/>
                          <w:text/>
                        </w:sdtPr>
                        <w:sdtEndPr/>
                        <w:sdtContent>
                          <w:r w:rsidRPr="00F846DC">
                            <w:rPr>
                              <w:rStyle w:val="Platzhaltertext"/>
                              <w:color w:val="D82236"/>
                            </w:rPr>
                            <w:t>[00:00 bis 00:00 Uhr]</w:t>
                          </w:r>
                        </w:sdtContent>
                      </w:sdt>
                    </w:p>
                    <w:p w14:paraId="078CE44C" w14:textId="77777777" w:rsidR="002E63A2" w:rsidRDefault="002E63A2" w:rsidP="002E63A2">
                      <w:pPr>
                        <w:pStyle w:val="ffnungszeiten"/>
                      </w:pPr>
                      <w:r>
                        <w:t>Dienstag:</w:t>
                      </w:r>
                      <w:r>
                        <w:tab/>
                      </w:r>
                      <w:sdt>
                        <w:sdtPr>
                          <w:id w:val="1678465240"/>
                          <w:placeholder>
                            <w:docPart w:val="883D4907D9EB8B4D92B333693310AE0D"/>
                          </w:placeholder>
                          <w:showingPlcHdr/>
                          <w:text/>
                        </w:sdtPr>
                        <w:sdtEndPr/>
                        <w:sdtContent>
                          <w:r w:rsidRPr="00F846DC">
                            <w:rPr>
                              <w:rStyle w:val="Platzhaltertext"/>
                              <w:color w:val="D82236"/>
                            </w:rPr>
                            <w:t>[00:00 bis 00:00 Uhr]</w:t>
                          </w:r>
                        </w:sdtContent>
                      </w:sdt>
                    </w:p>
                    <w:p w14:paraId="431EF43A" w14:textId="77777777" w:rsidR="002E63A2" w:rsidRDefault="002E63A2" w:rsidP="002E63A2">
                      <w:pPr>
                        <w:pStyle w:val="ffnungszeiten"/>
                      </w:pPr>
                      <w:r>
                        <w:t>Mittwoch:</w:t>
                      </w:r>
                      <w:r>
                        <w:tab/>
                      </w:r>
                      <w:sdt>
                        <w:sdtPr>
                          <w:id w:val="77414898"/>
                          <w:placeholder>
                            <w:docPart w:val="BFDCB541DFA74241B0726B4007CA229E"/>
                          </w:placeholder>
                          <w:showingPlcHdr/>
                          <w:text/>
                        </w:sdtPr>
                        <w:sdtEndPr/>
                        <w:sdtContent>
                          <w:r w:rsidRPr="00F846DC">
                            <w:rPr>
                              <w:rStyle w:val="Platzhaltertext"/>
                              <w:color w:val="D82236"/>
                            </w:rPr>
                            <w:t>[00:00 bis 00:00 Uhr]</w:t>
                          </w:r>
                        </w:sdtContent>
                      </w:sdt>
                    </w:p>
                    <w:p w14:paraId="158C2CE4" w14:textId="77777777" w:rsidR="002E63A2" w:rsidRDefault="002E63A2" w:rsidP="002E63A2">
                      <w:pPr>
                        <w:pStyle w:val="ffnungszeiten"/>
                      </w:pPr>
                      <w:r>
                        <w:t>Donnerstag:</w:t>
                      </w:r>
                      <w:r>
                        <w:tab/>
                      </w:r>
                      <w:sdt>
                        <w:sdtPr>
                          <w:id w:val="-275946592"/>
                          <w:placeholder>
                            <w:docPart w:val="1B6A490D0300A243B9900F48B61910E5"/>
                          </w:placeholder>
                          <w:showingPlcHdr/>
                          <w:text/>
                        </w:sdtPr>
                        <w:sdtEndPr/>
                        <w:sdtContent>
                          <w:r w:rsidRPr="00F846DC">
                            <w:rPr>
                              <w:rStyle w:val="Platzhaltertext"/>
                              <w:color w:val="D82236"/>
                            </w:rPr>
                            <w:t>[00:00 bis 00:00 Uhr]</w:t>
                          </w:r>
                        </w:sdtContent>
                      </w:sdt>
                    </w:p>
                    <w:p w14:paraId="3DA2D5CF" w14:textId="77777777" w:rsidR="002E63A2" w:rsidRDefault="002E63A2" w:rsidP="002E63A2">
                      <w:pPr>
                        <w:pStyle w:val="ffnungszeiten"/>
                      </w:pPr>
                      <w:r>
                        <w:t>Freitag:</w:t>
                      </w:r>
                      <w:r>
                        <w:tab/>
                      </w:r>
                      <w:sdt>
                        <w:sdtPr>
                          <w:id w:val="1641839797"/>
                          <w:placeholder>
                            <w:docPart w:val="7634FDCA2DC83A4A918E22F6328D62F3"/>
                          </w:placeholder>
                          <w:showingPlcHdr/>
                          <w:text/>
                        </w:sdtPr>
                        <w:sdtEndPr/>
                        <w:sdtContent>
                          <w:r w:rsidRPr="00F846DC">
                            <w:rPr>
                              <w:rStyle w:val="Platzhaltertext"/>
                              <w:color w:val="D82236"/>
                            </w:rPr>
                            <w:t>[00:00 bis 00:00 Uhr]</w:t>
                          </w:r>
                        </w:sdtContent>
                      </w:sdt>
                    </w:p>
                    <w:p w14:paraId="2AF13BC5" w14:textId="77777777" w:rsidR="002E63A2" w:rsidRDefault="002E63A2" w:rsidP="002E63A2">
                      <w:pPr>
                        <w:pStyle w:val="ffnungszeiten"/>
                      </w:pPr>
                      <w:r>
                        <w:t>Samstag:</w:t>
                      </w:r>
                      <w:r>
                        <w:tab/>
                      </w:r>
                      <w:sdt>
                        <w:sdtPr>
                          <w:id w:val="573168720"/>
                          <w:placeholder>
                            <w:docPart w:val="BBF247D27DFE0C48A704DB3F29D6C968"/>
                          </w:placeholder>
                          <w:showingPlcHdr/>
                          <w:text/>
                        </w:sdtPr>
                        <w:sdtEndPr/>
                        <w:sdtContent>
                          <w:r w:rsidRPr="00F846DC">
                            <w:rPr>
                              <w:rStyle w:val="Platzhaltertext"/>
                              <w:color w:val="D82236"/>
                            </w:rPr>
                            <w:t>[00:00 bis 00:00 Uhr]</w:t>
                          </w:r>
                        </w:sdtContent>
                      </w:sdt>
                    </w:p>
                    <w:p w14:paraId="038EB8AE" w14:textId="77777777" w:rsidR="002E63A2" w:rsidRDefault="002E63A2" w:rsidP="002E63A2">
                      <w:pPr>
                        <w:pStyle w:val="ffnungszeiten"/>
                      </w:pPr>
                      <w:r>
                        <w:t>Sonntag:</w:t>
                      </w:r>
                      <w:r>
                        <w:tab/>
                      </w:r>
                      <w:sdt>
                        <w:sdtPr>
                          <w:id w:val="1452747161"/>
                          <w:placeholder>
                            <w:docPart w:val="3384F4A805DAD0468B8D0D32AA8BFBB9"/>
                          </w:placeholder>
                          <w:showingPlcHdr/>
                          <w:text/>
                        </w:sdtPr>
                        <w:sdtEndPr/>
                        <w:sdtContent>
                          <w:r w:rsidRPr="00F846DC">
                            <w:rPr>
                              <w:rStyle w:val="Platzhaltertext"/>
                              <w:color w:val="D82236"/>
                            </w:rPr>
                            <w:t>[00:00 bis 00:00 Uhr]</w:t>
                          </w:r>
                        </w:sdtContent>
                      </w:sdt>
                    </w:p>
                  </w:txbxContent>
                </v:textbox>
                <w10:wrap anchorx="page" anchory="page"/>
              </v:shape>
            </w:pict>
          </mc:Fallback>
        </mc:AlternateContent>
      </w:r>
      <w:r w:rsidR="00F97875">
        <mc:AlternateContent>
          <mc:Choice Requires="wps">
            <w:drawing>
              <wp:anchor distT="0" distB="0" distL="114300" distR="114300" simplePos="0" relativeHeight="251661312" behindDoc="0" locked="1" layoutInCell="1" allowOverlap="1" wp14:anchorId="58EC469C" wp14:editId="3FFA5ADE">
                <wp:simplePos x="0" y="0"/>
                <wp:positionH relativeFrom="page">
                  <wp:posOffset>7471410</wp:posOffset>
                </wp:positionH>
                <wp:positionV relativeFrom="page">
                  <wp:posOffset>5590540</wp:posOffset>
                </wp:positionV>
                <wp:extent cx="2838450" cy="1581785"/>
                <wp:effectExtent l="0" t="0" r="0" b="0"/>
                <wp:wrapNone/>
                <wp:docPr id="24" name="Textplatzhalter 4"/>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2838450" cy="1581785"/>
                        </a:xfrm>
                        <a:prstGeom prst="rect">
                          <a:avLst/>
                        </a:prstGeom>
                        <a:solidFill>
                          <a:schemeClr val="bg1"/>
                        </a:solidFill>
                      </wps:spPr>
                      <wps:txbx>
                        <w:txbxContent>
                          <w:p w14:paraId="5EF1E632" w14:textId="77777777" w:rsidR="004F1BA9" w:rsidRPr="00DC71F1" w:rsidRDefault="00FA4A50" w:rsidP="00493746">
                            <w:pPr>
                              <w:pStyle w:val="Titel"/>
                            </w:pPr>
                            <w:r w:rsidRPr="00FA4A50">
                              <w:t>Besser lesen und schreiben lernen</w:t>
                            </w:r>
                          </w:p>
                          <w:p w14:paraId="0118E9AE" w14:textId="77777777" w:rsidR="005B3690" w:rsidRDefault="00B226FF" w:rsidP="00585D6D">
                            <w:pPr>
                              <w:pStyle w:val="Untertitel"/>
                            </w:pPr>
                            <w:r w:rsidRPr="00B226FF">
                              <w:t xml:space="preserve">Lernangebote im </w:t>
                            </w:r>
                          </w:p>
                          <w:p w14:paraId="33C95FB3" w14:textId="77777777" w:rsidR="005B3690" w:rsidRDefault="00B226FF" w:rsidP="00585D6D">
                            <w:pPr>
                              <w:pStyle w:val="Untertitel"/>
                            </w:pPr>
                            <w:r w:rsidRPr="00B226FF">
                              <w:t xml:space="preserve">Mehrgenerationenhaus </w:t>
                            </w:r>
                          </w:p>
                          <w:p w14:paraId="4F69254D" w14:textId="77777777" w:rsidR="00E8000D" w:rsidRPr="00DC71F1" w:rsidRDefault="00B226FF" w:rsidP="00585D6D">
                            <w:pPr>
                              <w:pStyle w:val="Untertitel"/>
                            </w:pPr>
                            <w:r w:rsidRPr="00B226FF">
                              <w:t>Musterstadt</w:t>
                            </w:r>
                          </w:p>
                        </w:txbxContent>
                      </wps:txbx>
                      <wps:bodyPr vert="horz" wrap="square" lIns="126000" tIns="72000" rIns="126000" bIns="72000" rtlCol="0" anchor="t" anchorCtr="0">
                        <a:noAutofit/>
                      </wps:bodyPr>
                    </wps:wsp>
                  </a:graphicData>
                </a:graphic>
                <wp14:sizeRelH relativeFrom="margin">
                  <wp14:pctWidth>0</wp14:pctWidth>
                </wp14:sizeRelH>
                <wp14:sizeRelV relativeFrom="margin">
                  <wp14:pctHeight>0</wp14:pctHeight>
                </wp14:sizeRelV>
              </wp:anchor>
            </w:drawing>
          </mc:Choice>
          <mc:Fallback>
            <w:pict>
              <v:rect w14:anchorId="58EC469C" id="Textplatzhalter 4" o:spid="_x0000_s1027" style="position:absolute;left:0;text-align:left;margin-left:588.3pt;margin-top:440.2pt;width:223.5pt;height:124.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" fillcolor="white [3212]" stroked="f">
                <o:lock v:ext="edit" grouping="t"/>
                <v:textbox inset="3.5mm,2mm,3.5mm,2mm">
                  <w:txbxContent>
                    <w:p w14:paraId="5EF1E632" w14:textId="77777777" w:rsidR="004F1BA9" w:rsidRPr="00DC71F1" w:rsidRDefault="00FA4A50" w:rsidP="00493746">
                      <w:pPr>
                        <w:pStyle w:val="Titel"/>
                      </w:pPr>
                      <w:r w:rsidRPr="00FA4A50">
                        <w:t>Besser lesen und schreiben lernen</w:t>
                      </w:r>
                    </w:p>
                    <w:p w14:paraId="0118E9AE" w14:textId="77777777" w:rsidR="005B3690" w:rsidRDefault="00B226FF" w:rsidP="00585D6D">
                      <w:pPr>
                        <w:pStyle w:val="Untertitel"/>
                      </w:pPr>
                      <w:r w:rsidRPr="00B226FF">
                        <w:t xml:space="preserve">Lernangebote im </w:t>
                      </w:r>
                    </w:p>
                    <w:p w14:paraId="33C95FB3" w14:textId="77777777" w:rsidR="005B3690" w:rsidRDefault="00B226FF" w:rsidP="00585D6D">
                      <w:pPr>
                        <w:pStyle w:val="Untertitel"/>
                      </w:pPr>
                      <w:r w:rsidRPr="00B226FF">
                        <w:t xml:space="preserve">Mehrgenerationenhaus </w:t>
                      </w:r>
                    </w:p>
                    <w:p w14:paraId="4F69254D" w14:textId="77777777" w:rsidR="00E8000D" w:rsidRPr="00DC71F1" w:rsidRDefault="00B226FF" w:rsidP="00585D6D">
                      <w:pPr>
                        <w:pStyle w:val="Untertitel"/>
                      </w:pPr>
                      <w:r w:rsidRPr="00B226FF">
                        <w:t>Musterstadt</w:t>
                      </w:r>
                    </w:p>
                  </w:txbxContent>
                </v:textbox>
                <w10:wrap anchorx="page" anchory="page"/>
                <w10:anchorlock/>
              </v:rect>
            </w:pict>
          </mc:Fallback>
        </mc:AlternateContent>
      </w:r>
    </w:p>
    <w:p w14:paraId="473A1E2E" w14:textId="3B46AEAC" w:rsidR="00E41AA4" w:rsidRDefault="00E41AA4" w:rsidP="00D93FA7">
      <w:pPr>
        <w:pStyle w:val="weiss1pt"/>
      </w:pPr>
    </w:p>
    <w:p w14:paraId="1BA49B09" w14:textId="77777777" w:rsidR="004547A9" w:rsidRPr="00DB3830" w:rsidRDefault="00E16BF2" w:rsidP="00433464">
      <w:pPr>
        <w:pStyle w:val="MGH3"/>
        <w:framePr w:wrap="notBeside" w:x="652" w:y="9538"/>
      </w:pPr>
      <w:r w:rsidRPr="00DB3830">
        <w:t>Das Mehrgenerationenhaus</w:t>
      </w:r>
      <w:r w:rsidRPr="00DB3830">
        <w:br/>
        <w:t xml:space="preserve">Musterstadt macht auch mit. Kommen Sie bei uns vorbei oder rufen Sie an. </w:t>
      </w:r>
      <w:r w:rsidRPr="00DB3830">
        <w:br/>
        <w:t>Fragen Sie nach Martina Mu</w:t>
      </w:r>
      <w:r w:rsidR="00302643" w:rsidRPr="00DB3830">
        <w:t>s</w:t>
      </w:r>
      <w:r w:rsidRPr="00DB3830">
        <w:t>terfrau.</w:t>
      </w:r>
    </w:p>
    <w:p w14:paraId="14DC7752" w14:textId="77777777" w:rsidR="00E16BF2" w:rsidRPr="00DB3830" w:rsidRDefault="00E16BF2" w:rsidP="00433464">
      <w:pPr>
        <w:pStyle w:val="MGH3"/>
        <w:framePr w:wrap="notBeside" w:x="652" w:y="9538"/>
        <w:rPr>
          <w:rStyle w:val="AuszeichnungFettRot"/>
        </w:rPr>
      </w:pPr>
      <w:r w:rsidRPr="00DB3830">
        <w:rPr>
          <w:rStyle w:val="AuszeichnungFettRot"/>
        </w:rPr>
        <w:t>Telefon: 0815 4711</w:t>
      </w:r>
    </w:p>
    <w:p w14:paraId="68DA5077" w14:textId="027CC195" w:rsidR="00E41AA4" w:rsidRDefault="00E41AA4" w:rsidP="00B057FD">
      <w:pPr>
        <w:pStyle w:val="weiss1pt"/>
      </w:pPr>
      <w:r>
        <w:br w:type="page"/>
      </w:r>
    </w:p>
    <w:tbl>
      <w:tblPr>
        <w:tblStyle w:val="einfach"/>
        <w:tblW w:w="0" w:type="auto"/>
        <w:tblLayout w:type="fixed"/>
        <w:tblLook w:val="04A0" w:firstRow="1" w:lastRow="0" w:firstColumn="1" w:lastColumn="0" w:noHBand="0" w:noVBand="1"/>
      </w:tblPr>
      <w:tblGrid>
        <w:gridCol w:w="4876"/>
      </w:tblGrid>
      <w:tr w:rsidR="00A83CD0" w:rsidRPr="008D5762" w14:paraId="364888F3" w14:textId="77777777" w:rsidTr="00AE7DB5">
        <w:trPr>
          <w:cantSplit/>
          <w:trHeight w:hRule="exact" w:val="3515"/>
        </w:trPr>
        <w:tc>
          <w:tcPr>
            <w:tcW w:w="4876" w:type="dxa"/>
            <w:tcMar>
              <w:top w:w="567" w:type="dxa"/>
            </w:tcMar>
          </w:tcPr>
          <w:p w14:paraId="1A4DD09B" w14:textId="06C2BB83" w:rsidR="00A83CD0" w:rsidRPr="008D5762" w:rsidRDefault="00A83CD0" w:rsidP="008D5762">
            <w:pPr>
              <w:pStyle w:val="Ansprechpartner"/>
              <w:framePr w:wrap="around"/>
            </w:pPr>
            <w:r w:rsidRPr="008D5762">
              <w:rPr>
                <w:noProof/>
                <w:lang w:eastAsia="de-DE"/>
              </w:rPr>
              <w:lastRenderedPageBreak/>
              <mc:AlternateContent>
                <mc:Choice Requires="wpg">
                  <w:drawing>
                    <wp:anchor distT="0" distB="0" distL="114300" distR="114300" simplePos="0" relativeHeight="251687936" behindDoc="0" locked="1" layoutInCell="1" allowOverlap="1" wp14:anchorId="1AD7B860" wp14:editId="77A0324E">
                      <wp:simplePos x="0" y="0"/>
                      <wp:positionH relativeFrom="column">
                        <wp:posOffset>574040</wp:posOffset>
                      </wp:positionH>
                      <wp:positionV relativeFrom="paragraph">
                        <wp:posOffset>-154940</wp:posOffset>
                      </wp:positionV>
                      <wp:extent cx="2396490" cy="2428875"/>
                      <wp:effectExtent l="0" t="0" r="3810" b="0"/>
                      <wp:wrapNone/>
                      <wp:docPr id="112" name="Gruppieren 112"/>
                      <wp:cNvGraphicFramePr/>
                      <a:graphic xmlns:a="http://schemas.openxmlformats.org/drawingml/2006/main">
                        <a:graphicData uri="http://schemas.microsoft.com/office/word/2010/wordprocessingGroup">
                          <wpg:wgp>
                            <wpg:cNvGrpSpPr/>
                            <wpg:grpSpPr>
                              <a:xfrm>
                                <a:off x="0" y="0"/>
                                <a:ext cx="2396490" cy="2428875"/>
                                <a:chOff x="404416" y="-152956"/>
                                <a:chExt cx="2398460" cy="2438534"/>
                              </a:xfrm>
                            </wpg:grpSpPr>
                            <wps:wsp>
                              <wps:cNvPr id="114" name="Ellipse 1"/>
                              <wps:cNvSpPr>
                                <a:spLocks noChangeAspect="1"/>
                              </wps:cNvSpPr>
                              <wps:spPr>
                                <a:xfrm>
                                  <a:off x="404416" y="-152956"/>
                                  <a:ext cx="1762887" cy="1764000"/>
                                </a:xfrm>
                                <a:prstGeom prst="ellipse">
                                  <a:avLst/>
                                </a:prstGeom>
                                <a:blipFill dpi="0" rotWithShape="1">
                                  <a:blip r:embed="rId9">
                                    <a:extLst>
                                      <a:ext uri="{28A0092B-C50C-407E-A947-70E740481C1C}">
                                        <a14:useLocalDpi xmlns:a14="http://schemas.microsoft.com/office/drawing/2010/main" val="0"/>
                                      </a:ext>
                                    </a:extLst>
                                  </a:blip>
                                  <a:srcRect/>
                                  <a:stretch>
                                    <a:fillRect l="-59" r="-59"/>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116" name="Gruppieren 116"/>
                              <wpg:cNvGrpSpPr/>
                              <wpg:grpSpPr>
                                <a:xfrm>
                                  <a:off x="1580203" y="1358429"/>
                                  <a:ext cx="1222673" cy="927149"/>
                                  <a:chOff x="-7444" y="393840"/>
                                  <a:chExt cx="1224000" cy="927263"/>
                                </a:xfrm>
                              </wpg:grpSpPr>
                              <pic:pic xmlns:pic="http://schemas.openxmlformats.org/drawingml/2006/picture">
                                <pic:nvPicPr>
                                  <pic:cNvPr id="120" name="Grafik 1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451661" y="393840"/>
                                    <a:ext cx="424180" cy="424180"/>
                                  </a:xfrm>
                                  <a:prstGeom prst="rect">
                                    <a:avLst/>
                                  </a:prstGeom>
                                </pic:spPr>
                              </pic:pic>
                              <wps:wsp>
                                <wps:cNvPr id="121" name="Textfeld 121"/>
                                <wps:cNvSpPr txBox="1"/>
                                <wps:spPr bwMode="auto">
                                  <a:xfrm>
                                    <a:off x="-7444" y="807225"/>
                                    <a:ext cx="1224000" cy="513878"/>
                                  </a:xfrm>
                                  <a:prstGeom prst="rect">
                                    <a:avLst/>
                                  </a:prstGeom>
                                  <a:noFill/>
                                  <a:ln w="6350">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prstClr val="black"/>
                                        </a:solidFill>
                                      </a14:hiddenLine>
                                    </a:ext>
                                  </a:extLst>
                                </wps:spPr>
                                <wps:txbx>
                                  <w:txbxContent>
                                    <w:p w14:paraId="6FE24298" w14:textId="77777777" w:rsidR="00A83CD0" w:rsidRPr="00A467CF" w:rsidRDefault="00000000" w:rsidP="00A83CD0">
                                      <w:pPr>
                                        <w:spacing w:after="0"/>
                                        <w:jc w:val="center"/>
                                        <w:rPr>
                                          <w:b/>
                                          <w:bCs/>
                                          <w:sz w:val="28"/>
                                          <w:szCs w:val="28"/>
                                        </w:rPr>
                                      </w:pPr>
                                      <w:sdt>
                                        <w:sdtPr>
                                          <w:rPr>
                                            <w:b/>
                                            <w:bCs/>
                                            <w:sz w:val="28"/>
                                            <w:szCs w:val="28"/>
                                          </w:rPr>
                                          <w:id w:val="-305704935"/>
                                          <w:showingPlcHdr/>
                                          <w:text/>
                                        </w:sdtPr>
                                        <w:sdtContent>
                                          <w:r w:rsidR="00A83CD0" w:rsidRPr="00F846DC">
                                            <w:rPr>
                                              <w:rStyle w:val="Platzhaltertext"/>
                                              <w:b/>
                                              <w:bCs/>
                                              <w:color w:val="D82236"/>
                                              <w:sz w:val="28"/>
                                              <w:szCs w:val="28"/>
                                            </w:rPr>
                                            <w:t>[0815 4711]</w:t>
                                          </w:r>
                                        </w:sdtContent>
                                      </w:sdt>
                                    </w:p>
                                  </w:txbxContent>
                                </wps:txbx>
                                <wps:bodyPr rot="0" spcFirstLastPara="0" vertOverflow="overflow" horzOverflow="overflow" vert="horz" wrap="square" lIns="0" tIns="0" rIns="0" bIns="0" numCol="1" spcCol="0" rtlCol="0" fromWordArt="0" anchor="t" anchorCtr="0" forceAA="0" upright="1"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1AD7B860" id="Gruppieren 112" o:spid="_x0000_s1028" style="position:absolute;margin-left:45.2pt;margin-top:-12.2pt;width:188.7pt;height:191.25pt;z-index:251687936;mso-width-relative:margin;mso-height-relative:margin" coordorigin="4044,-1529" coordsize="23984,2438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xhWRCygkAAMoJAAAUAAAAZHJzL21lZGlhL2ltYWdlMi5wbmeJUE5HDQoa&#13;&#10;CgAAAA1JSERSAAAAZgAAAGYIAwAAAA4BFFAAAAABc1JHQgCuzhzpAAAABGdBTUEAALGPC/xhBQAA&#13;&#10;ApFQTFRF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">
                      <v:oval id="Ellipse 1" o:spid="_x0000_s1029" style="position:absolute;left:4044;top:-1529;width:17629;height:17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" stroked="f" strokeweight="1pt">
                        <v:fill r:id="rId11" o:title="" recolor="t" rotate="t" type="frame"/>
                        <v:stroke joinstyle="miter"/>
                        <o:lock v:ext="edit" aspectratio="t"/>
                      </v:oval>
                      <v:group id="Gruppieren 116" o:spid="_x0000_s1030" style="position:absolute;left:15802;top:13584;width:12226;height:9271" coordorigin="-74,3938" coordsize="12240,927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Gzz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ewJ9R2EAuXgAAAP//AwBQSwECLQAUAAYACAAAACEA2+H2y+4AAACFAQAAEwAAAAAA&#13;&#10;AAAAAAAAAAAAAAAAW0NvbnRlbnRfVHlwZXNdLnhtbFBLAQItABQABgAIAAAAIQBa9CxbvwAAABUB&#13;&#10;AAALAAAAAAAAAAAAAAAAAB8BAABfcmVscy8ucmVsc1BLAQItABQABgAIAAAAIQBi5GzzyAAAAOE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 o:spid="_x0000_s1031" type="#_x0000_t75" style="position:absolute;left:4516;top:3938;width:4242;height:42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">
                          <v:imagedata r:id="rId12" o:title=""/>
                        </v:shape>
                        <v:shape id="Textfeld 121" o:spid="_x0000_s1032" type="#_x0000_t202" style="position:absolute;left:-74;top:8072;width:12239;height:51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" filled="f" stroked="f" strokeweight=".5pt">
                          <v:textbox inset="0,0,0,0">
                            <w:txbxContent>
                              <w:p w14:paraId="6FE24298" w14:textId="77777777" w:rsidR="00A83CD0" w:rsidRPr="00A467CF" w:rsidRDefault="008B62B2" w:rsidP="00A83CD0">
                                <w:pPr>
                                  <w:spacing w:after="0"/>
                                  <w:jc w:val="center"/>
                                  <w:rPr>
                                    <w:b/>
                                    <w:bCs/>
                                    <w:sz w:val="28"/>
                                    <w:szCs w:val="28"/>
                                  </w:rPr>
                                </w:pPr>
                                <w:sdt>
                                  <w:sdtPr>
                                    <w:rPr>
                                      <w:b/>
                                      <w:bCs/>
                                      <w:sz w:val="28"/>
                                      <w:szCs w:val="28"/>
                                    </w:rPr>
                                    <w:id w:val="-305704935"/>
                                    <w:showingPlcHdr/>
                                    <w:text/>
                                  </w:sdtPr>
                                  <w:sdtEndPr/>
                                  <w:sdtContent>
                                    <w:r w:rsidR="00A83CD0" w:rsidRPr="00F846DC">
                                      <w:rPr>
                                        <w:rStyle w:val="Platzhaltertext"/>
                                        <w:b/>
                                        <w:bCs/>
                                        <w:color w:val="D82236"/>
                                        <w:sz w:val="28"/>
                                        <w:szCs w:val="28"/>
                                      </w:rPr>
                                      <w:t>[0815 4711]</w:t>
                                    </w:r>
                                  </w:sdtContent>
                                </w:sdt>
                              </w:p>
                            </w:txbxContent>
                          </v:textbox>
                        </v:shape>
                      </v:group>
                      <w10:anchorlock/>
                    </v:group>
                  </w:pict>
                </mc:Fallback>
              </mc:AlternateContent>
            </w:r>
          </w:p>
        </w:tc>
      </w:tr>
      <w:tr w:rsidR="00A83CD0" w:rsidRPr="008D5762" w14:paraId="6E8F5666" w14:textId="77777777" w:rsidTr="00AE7DB5">
        <w:trPr>
          <w:cantSplit/>
        </w:trPr>
        <w:tc>
          <w:tcPr>
            <w:tcW w:w="4876" w:type="dxa"/>
            <w:tcMar>
              <w:top w:w="454" w:type="dxa"/>
            </w:tcMar>
          </w:tcPr>
          <w:p w14:paraId="17BAA66D" w14:textId="77777777" w:rsidR="00A83CD0" w:rsidRPr="008D5762" w:rsidRDefault="00A83CD0" w:rsidP="008D5762">
            <w:pPr>
              <w:pStyle w:val="Ansprechpartner"/>
              <w:framePr w:wrap="around"/>
              <w:rPr>
                <w:rStyle w:val="AuszeichnungFettBlau"/>
              </w:rPr>
            </w:pPr>
            <w:r w:rsidRPr="008D5762">
              <w:rPr>
                <w:rStyle w:val="AuszeichnungFettBlau"/>
              </w:rPr>
              <w:t>Ansprechp</w:t>
            </w:r>
            <w:r w:rsidR="00C14E55">
              <w:rPr>
                <w:rStyle w:val="AuszeichnungFettBlau"/>
              </w:rPr>
              <w:t>erson</w:t>
            </w:r>
          </w:p>
        </w:tc>
      </w:tr>
      <w:tr w:rsidR="00A83CD0" w:rsidRPr="008D5762" w14:paraId="75E1E1C7" w14:textId="77777777" w:rsidTr="00AE7DB5">
        <w:trPr>
          <w:cantSplit/>
        </w:trPr>
        <w:tc>
          <w:tcPr>
            <w:tcW w:w="4876" w:type="dxa"/>
          </w:tcPr>
          <w:p w14:paraId="0BF266BE" w14:textId="77777777" w:rsidR="00A83CD0" w:rsidRPr="008D5762" w:rsidRDefault="00A83CD0" w:rsidP="008D5762">
            <w:pPr>
              <w:pStyle w:val="Ansprechpartner"/>
              <w:framePr w:wrap="around"/>
            </w:pPr>
            <w:r w:rsidRPr="008D5762">
              <w:t xml:space="preserve">Wenn Sie besser lesen lernen wollen, </w:t>
            </w:r>
            <w:r w:rsidRPr="008D5762">
              <w:br/>
              <w:t>sprechen Sie Martina Musterfrau an.</w:t>
            </w:r>
          </w:p>
          <w:p w14:paraId="6D5C38D9" w14:textId="77777777" w:rsidR="004D5303" w:rsidRPr="008D5762" w:rsidRDefault="00A83CD0" w:rsidP="008D5762">
            <w:pPr>
              <w:pStyle w:val="Ansprechpartner"/>
              <w:framePr w:wrap="around"/>
            </w:pPr>
            <w:r w:rsidRPr="008D5762">
              <w:t>Sie ist jeden Tag von 14</w:t>
            </w:r>
            <w:r w:rsidR="00C14E55">
              <w:t>:</w:t>
            </w:r>
            <w:r w:rsidRPr="008D5762">
              <w:t>00 Uhr bis 18</w:t>
            </w:r>
            <w:r w:rsidR="00C14E55">
              <w:t>:</w:t>
            </w:r>
            <w:r w:rsidRPr="008D5762">
              <w:t>00 Uhr</w:t>
            </w:r>
            <w:r w:rsidRPr="008D5762">
              <w:br/>
              <w:t>im Offenen Treff erreichbar.</w:t>
            </w:r>
          </w:p>
          <w:p w14:paraId="05FDD505" w14:textId="77777777" w:rsidR="00A83CD0" w:rsidRPr="008D5762" w:rsidRDefault="00A83CD0" w:rsidP="008D5762">
            <w:pPr>
              <w:pStyle w:val="Ansprechpartner"/>
              <w:framePr w:wrap="around"/>
            </w:pPr>
            <w:r w:rsidRPr="008D5762">
              <w:t>Oder rufen Sie sie an.</w:t>
            </w:r>
          </w:p>
        </w:tc>
      </w:tr>
    </w:tbl>
    <w:p w14:paraId="759F7BA3" w14:textId="77777777" w:rsidR="00E41AA4" w:rsidRDefault="000F61C2" w:rsidP="00C40230">
      <w:pPr>
        <w:pStyle w:val="weiss1pt"/>
      </w:pPr>
      <w:r>
        <mc:AlternateContent>
          <mc:Choice Requires="wps">
            <w:drawing>
              <wp:anchor distT="0" distB="0" distL="114300" distR="114300" simplePos="0" relativeHeight="251648000" behindDoc="0" locked="1" layoutInCell="0" allowOverlap="1" wp14:anchorId="1686CEB7" wp14:editId="6CF51DA6">
                <wp:simplePos x="0" y="0"/>
                <wp:positionH relativeFrom="page">
                  <wp:posOffset>7421245</wp:posOffset>
                </wp:positionH>
                <wp:positionV relativeFrom="page">
                  <wp:posOffset>186055</wp:posOffset>
                </wp:positionV>
                <wp:extent cx="3096000" cy="3016800"/>
                <wp:effectExtent l="0" t="0" r="6985"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000" cy="30168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linkedTxbx id="4" seq="2"/>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6CEB7" id="Textfeld 15" o:spid="_x0000_s1033" type="#_x0000_t202" style="position:absolute;margin-left:584.35pt;margin-top:14.65pt;width:243.8pt;height:237.5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" o:allowincell="f" filled="f" stroked="f">
                <v:textbox inset="0,0,0,0">
                  <w:txbxContent/>
                </v:textbox>
                <w10:wrap anchorx="page" anchory="page"/>
                <w10:anchorlock/>
              </v:shape>
            </w:pict>
          </mc:Fallback>
        </mc:AlternateContent>
      </w:r>
      <w:r>
        <mc:AlternateContent>
          <mc:Choice Requires="wps">
            <w:drawing>
              <wp:anchor distT="0" distB="0" distL="114300" distR="114300" simplePos="0" relativeHeight="251646976" behindDoc="0" locked="1" layoutInCell="0" allowOverlap="1" wp14:anchorId="58A52323" wp14:editId="346DA238">
                <wp:simplePos x="0" y="0"/>
                <wp:positionH relativeFrom="page">
                  <wp:posOffset>3816350</wp:posOffset>
                </wp:positionH>
                <wp:positionV relativeFrom="page">
                  <wp:posOffset>180975</wp:posOffset>
                </wp:positionV>
                <wp:extent cx="3168000" cy="7102800"/>
                <wp:effectExtent l="0" t="0" r="13970" b="3175"/>
                <wp:wrapNone/>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000" cy="71028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linkedTxbx id="4"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52323" id="Textfeld 14" o:spid="_x0000_s1034" type="#_x0000_t202" style="position:absolute;margin-left:300.5pt;margin-top:14.25pt;width:249.45pt;height:559.3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" o:allowincell="f" filled="f" stroked="f">
                <v:textbox style="mso-next-textbox:#Textfeld 15" inset="0,0,0,0">
                  <w:txbxContent/>
                </v:textbox>
                <w10:wrap anchorx="page" anchory="page"/>
                <w10:anchorlock/>
              </v:shape>
            </w:pict>
          </mc:Fallback>
        </mc:AlternateContent>
      </w:r>
      <w:r>
        <mc:AlternateContent>
          <mc:Choice Requires="wps">
            <w:drawing>
              <wp:anchor distT="0" distB="0" distL="114300" distR="114300" simplePos="0" relativeHeight="251645952" behindDoc="0" locked="1" layoutInCell="0" allowOverlap="1" wp14:anchorId="41A1CDCF" wp14:editId="5F8CCFC4">
                <wp:simplePos x="0" y="0"/>
                <wp:positionH relativeFrom="page">
                  <wp:posOffset>401955</wp:posOffset>
                </wp:positionH>
                <wp:positionV relativeFrom="page">
                  <wp:posOffset>2771140</wp:posOffset>
                </wp:positionV>
                <wp:extent cx="3167380" cy="4544695"/>
                <wp:effectExtent l="0" t="0" r="7620" b="1905"/>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7380" cy="454469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id="4">
                        <w:txbxContent>
                          <w:p w14:paraId="662BD365" w14:textId="77777777" w:rsidR="004709AD" w:rsidRPr="00433464" w:rsidRDefault="002454F3" w:rsidP="004709AD">
                            <w:pPr>
                              <w:pStyle w:val="berschrift1"/>
                              <w:rPr>
                                <w:color w:val="00A0D3"/>
                              </w:rPr>
                            </w:pPr>
                            <w:proofErr w:type="spellStart"/>
                            <w:r w:rsidRPr="00433464">
                              <w:rPr>
                                <w:color w:val="00A0D3"/>
                              </w:rPr>
                              <w:t>Lerncafé</w:t>
                            </w:r>
                            <w:proofErr w:type="spellEnd"/>
                            <w:r w:rsidRPr="00433464">
                              <w:rPr>
                                <w:color w:val="00A0D3"/>
                              </w:rPr>
                              <w:t>, Lerntref</w:t>
                            </w:r>
                            <w:r w:rsidR="00BB736D" w:rsidRPr="00433464">
                              <w:rPr>
                                <w:color w:val="00A0D3"/>
                              </w:rPr>
                              <w:t>f</w:t>
                            </w:r>
                            <w:r w:rsidRPr="00433464">
                              <w:rPr>
                                <w:color w:val="00A0D3"/>
                              </w:rPr>
                              <w:t xml:space="preserve">, </w:t>
                            </w:r>
                            <w:r w:rsidR="006C1F9C" w:rsidRPr="00433464">
                              <w:rPr>
                                <w:color w:val="00A0D3"/>
                              </w:rPr>
                              <w:br/>
                            </w:r>
                            <w:r w:rsidRPr="00433464">
                              <w:rPr>
                                <w:color w:val="00A0D3"/>
                              </w:rPr>
                              <w:t>Lernwerkstat</w:t>
                            </w:r>
                            <w:r w:rsidR="00BB736D" w:rsidRPr="00433464">
                              <w:rPr>
                                <w:color w:val="00A0D3"/>
                              </w:rPr>
                              <w:t>t</w:t>
                            </w:r>
                          </w:p>
                          <w:p w14:paraId="3A59A674" w14:textId="77777777" w:rsidR="006C1F9C" w:rsidRPr="006C1F9C" w:rsidRDefault="006C1F9C" w:rsidP="006C1F9C">
                            <w:pPr>
                              <w:pStyle w:val="berschrift2"/>
                            </w:pPr>
                            <w:r w:rsidRPr="006C1F9C">
                              <w:t xml:space="preserve">Zusammen lernen: </w:t>
                            </w:r>
                            <w:proofErr w:type="spellStart"/>
                            <w:r w:rsidRPr="006C1F9C">
                              <w:t>Lerncafé</w:t>
                            </w:r>
                            <w:proofErr w:type="spellEnd"/>
                            <w:r w:rsidRPr="006C1F9C">
                              <w:t xml:space="preserve"> im </w:t>
                            </w:r>
                            <w:r w:rsidR="00B01C4A">
                              <w:br/>
                            </w:r>
                            <w:r w:rsidRPr="006C1F9C">
                              <w:t>Mehrgenerationenhaus</w:t>
                            </w:r>
                          </w:p>
                          <w:p w14:paraId="1C538509" w14:textId="77777777" w:rsidR="006C1F9C" w:rsidRDefault="006C1F9C" w:rsidP="006C1F9C">
                            <w:r>
                              <w:t xml:space="preserve">Das </w:t>
                            </w:r>
                            <w:proofErr w:type="spellStart"/>
                            <w:r>
                              <w:t>Lerncafé</w:t>
                            </w:r>
                            <w:proofErr w:type="spellEnd"/>
                            <w:r>
                              <w:t xml:space="preserve"> ist für Erwachsene offen, die </w:t>
                            </w:r>
                            <w:r w:rsidR="00B01C4A">
                              <w:br/>
                            </w:r>
                            <w:r>
                              <w:t>besser lesen und schreiben lernen wollen.</w:t>
                            </w:r>
                          </w:p>
                          <w:p w14:paraId="4B237C64" w14:textId="77777777" w:rsidR="006C1F9C" w:rsidRDefault="006C1F9C" w:rsidP="006C1F9C">
                            <w:r>
                              <w:t>Es hat jeden Tag von 15</w:t>
                            </w:r>
                            <w:r w:rsidR="00C14E55">
                              <w:t>:</w:t>
                            </w:r>
                            <w:r>
                              <w:t>00 bis 17</w:t>
                            </w:r>
                            <w:r w:rsidR="00C14E55">
                              <w:t>:</w:t>
                            </w:r>
                            <w:r>
                              <w:t xml:space="preserve">00 Uhr geöffnet. Sprechen Sie Anna </w:t>
                            </w:r>
                            <w:proofErr w:type="spellStart"/>
                            <w:r>
                              <w:t>Buchstab</w:t>
                            </w:r>
                            <w:proofErr w:type="spellEnd"/>
                            <w:r>
                              <w:t xml:space="preserve"> an. Sie kümmert </w:t>
                            </w:r>
                            <w:r w:rsidR="00BB736D">
                              <w:br/>
                            </w:r>
                            <w:r>
                              <w:t>sich um das Café und kann Sie informieren.</w:t>
                            </w:r>
                          </w:p>
                          <w:p w14:paraId="2B67E52A" w14:textId="77777777" w:rsidR="006C1F9C" w:rsidRDefault="006C1F9C" w:rsidP="006C1F9C">
                            <w:r>
                              <w:t>Sie können Anträge oder Briefe mitbringen. Im</w:t>
                            </w:r>
                            <w:r w:rsidR="00BB736D">
                              <w:t xml:space="preserve"> </w:t>
                            </w:r>
                            <w:r>
                              <w:t xml:space="preserve">Café ist immer jemand, der beim Lesen </w:t>
                            </w:r>
                            <w:r w:rsidR="00BE31D4">
                              <w:t>helfen</w:t>
                            </w:r>
                            <w:r w:rsidR="000D416E">
                              <w:t xml:space="preserve"> kann</w:t>
                            </w:r>
                          </w:p>
                          <w:p w14:paraId="4BCF581F" w14:textId="77777777" w:rsidR="006C1F9C" w:rsidRDefault="006C1F9C" w:rsidP="006C1F9C">
                            <w:r>
                              <w:t xml:space="preserve">Einmal pro Woche üben wir zusammen das Lesen mit einem Lehrbuch. Jeden zweiten Dienstag </w:t>
                            </w:r>
                            <w:r w:rsidR="00BB736D">
                              <w:br/>
                            </w:r>
                            <w:r>
                              <w:t>im Monat ist Spieletag. Wir spielen zusammen Scrabble oder andere Lese- und Schreib-Spiele.</w:t>
                            </w:r>
                          </w:p>
                          <w:p w14:paraId="6C746B42" w14:textId="77777777" w:rsidR="00BE31D4" w:rsidRDefault="006C1F9C" w:rsidP="006C1F9C">
                            <w:r>
                              <w:t xml:space="preserve">Im Café können Sie auch am Computer </w:t>
                            </w:r>
                            <w:r w:rsidR="00BB736D">
                              <w:br/>
                            </w:r>
                            <w:r>
                              <w:t xml:space="preserve">selbst lernen. Es gibt verschiedene </w:t>
                            </w:r>
                            <w:r w:rsidR="00BB736D">
                              <w:br/>
                            </w:r>
                            <w:r>
                              <w:t>Programme, die wir Ihnen zeigen.</w:t>
                            </w:r>
                          </w:p>
                          <w:p w14:paraId="4943C68D" w14:textId="77777777" w:rsidR="006C1F9C" w:rsidRPr="006C1F9C" w:rsidRDefault="006C1F9C" w:rsidP="006C1F9C">
                            <w:pPr>
                              <w:pStyle w:val="berschrift2"/>
                            </w:pPr>
                            <w:r w:rsidRPr="006C1F9C">
                              <w:t>Besser lesen: Lesetreff im Mehrgenerationenhaus</w:t>
                            </w:r>
                          </w:p>
                          <w:p w14:paraId="4824E790" w14:textId="77777777" w:rsidR="006C1F9C" w:rsidRPr="006C1F9C" w:rsidRDefault="006C1F9C" w:rsidP="006C1F9C">
                            <w:r w:rsidRPr="006C1F9C">
                              <w:t xml:space="preserve">Am Montag ab 14:00 Uhr ist der </w:t>
                            </w:r>
                            <w:r w:rsidR="003A5515">
                              <w:br/>
                            </w:r>
                            <w:r w:rsidRPr="006C1F9C">
                              <w:t xml:space="preserve">Lesetreff offen. Erwachsene lernen </w:t>
                            </w:r>
                            <w:r w:rsidR="003A5515">
                              <w:br/>
                            </w:r>
                            <w:r w:rsidRPr="006C1F9C">
                              <w:t>hier gemeinsam, besser zu lesen.</w:t>
                            </w:r>
                          </w:p>
                          <w:p w14:paraId="4AD45F12" w14:textId="77777777" w:rsidR="006C1F9C" w:rsidRPr="006C1F9C" w:rsidRDefault="006C1F9C" w:rsidP="006C1F9C">
                            <w:r w:rsidRPr="006C1F9C">
                              <w:t xml:space="preserve">Am Anfang lesen wir zusammen etwas aus </w:t>
                            </w:r>
                            <w:r w:rsidR="003A5515">
                              <w:br/>
                            </w:r>
                            <w:r w:rsidRPr="006C1F9C">
                              <w:t>der Zeitung und sprechen darüber.</w:t>
                            </w:r>
                          </w:p>
                          <w:p w14:paraId="5050149F" w14:textId="77777777" w:rsidR="006C1F9C" w:rsidRPr="006C1F9C" w:rsidRDefault="006C1F9C" w:rsidP="006C1F9C">
                            <w:r w:rsidRPr="006C1F9C">
                              <w:t>Wir haben viele Bücher und Texte da.</w:t>
                            </w:r>
                          </w:p>
                          <w:p w14:paraId="2B3404DC" w14:textId="77777777" w:rsidR="006C1F9C" w:rsidRDefault="006C1F9C" w:rsidP="006C1F9C">
                            <w:r w:rsidRPr="006C1F9C">
                              <w:t>Sie können aber auch etwas mitbringen. Ganz egal was Sie lesen möchten: Zeitschriften, Beiträge aus dem Internet oder das Lieblings-Buch Ihres Kindes</w:t>
                            </w:r>
                          </w:p>
                          <w:p w14:paraId="05AB3162" w14:textId="77777777" w:rsidR="006C1F9C" w:rsidRPr="006C1F9C" w:rsidRDefault="006C1F9C" w:rsidP="006C1F9C"/>
                          <w:p w14:paraId="13923EB1" w14:textId="77777777" w:rsidR="006C1F9C" w:rsidRPr="006C1F9C" w:rsidRDefault="006C1F9C" w:rsidP="006C1F9C">
                            <w:pPr>
                              <w:pStyle w:val="berschrift2"/>
                            </w:pPr>
                            <w:r w:rsidRPr="006C1F9C">
                              <w:t xml:space="preserve">Lesen und Schreiben für Erwachsene: </w:t>
                            </w:r>
                            <w:r>
                              <w:br/>
                            </w:r>
                            <w:r w:rsidRPr="006C1F9C">
                              <w:t>Beratung im Mehrgenerationenhaus</w:t>
                            </w:r>
                          </w:p>
                          <w:p w14:paraId="6C7BC7B7" w14:textId="77777777" w:rsidR="006C1F9C" w:rsidRPr="006C1F9C" w:rsidRDefault="006C1F9C" w:rsidP="006C1F9C">
                            <w:r w:rsidRPr="006C1F9C">
                              <w:t xml:space="preserve">Wenn Sie gerne besser lesen und schreiben </w:t>
                            </w:r>
                            <w:r w:rsidR="003A5515">
                              <w:br/>
                            </w:r>
                            <w:r w:rsidRPr="006C1F9C">
                              <w:t>können wollen, kommen Sie vorbei.</w:t>
                            </w:r>
                          </w:p>
                          <w:p w14:paraId="63A9B941" w14:textId="77777777" w:rsidR="006C1F9C" w:rsidRPr="006C1F9C" w:rsidRDefault="006C1F9C" w:rsidP="006C1F9C">
                            <w:r w:rsidRPr="006C1F9C">
                              <w:t xml:space="preserve">Jeden Dienstag können Sie mit Anna </w:t>
                            </w:r>
                            <w:r w:rsidR="003A5515">
                              <w:br/>
                            </w:r>
                            <w:proofErr w:type="spellStart"/>
                            <w:r w:rsidRPr="006C1F9C">
                              <w:t>Buchstab</w:t>
                            </w:r>
                            <w:proofErr w:type="spellEnd"/>
                            <w:r w:rsidRPr="006C1F9C">
                              <w:t xml:space="preserve"> sprechen. Sie berät Erwachsene, </w:t>
                            </w:r>
                            <w:r w:rsidR="003A5515">
                              <w:br/>
                            </w:r>
                            <w:r w:rsidRPr="006C1F9C">
                              <w:t>die Lesen und Schreiben üben wollen.</w:t>
                            </w:r>
                          </w:p>
                          <w:p w14:paraId="0134E389" w14:textId="77777777" w:rsidR="006C1F9C" w:rsidRPr="006C1F9C" w:rsidRDefault="006C1F9C" w:rsidP="006C1F9C">
                            <w:r w:rsidRPr="006C1F9C">
                              <w:t xml:space="preserve">Wenn Sie schwierige Briefe oder Verträge </w:t>
                            </w:r>
                            <w:r w:rsidR="003A5515">
                              <w:br/>
                            </w:r>
                            <w:r w:rsidRPr="006C1F9C">
                              <w:t>lesen müssen, können Sie diese mitbringen.</w:t>
                            </w:r>
                          </w:p>
                          <w:p w14:paraId="5E51A95C" w14:textId="7390FBB6" w:rsidR="002E63A2" w:rsidRDefault="006C1F9C" w:rsidP="006C1F9C">
                            <w:r w:rsidRPr="006C1F9C">
                              <w:t xml:space="preserve">Wir können Ihnen auch helfen, wenn Sie zu </w:t>
                            </w:r>
                            <w:r w:rsidR="003A5515">
                              <w:br/>
                            </w:r>
                            <w:r w:rsidRPr="006C1F9C">
                              <w:t xml:space="preserve">einem Amt gehen müssen. Oder wir füllen </w:t>
                            </w:r>
                            <w:r w:rsidR="003A5515">
                              <w:br/>
                            </w:r>
                            <w:r w:rsidRPr="006C1F9C">
                              <w:t>mit Ihnen Anträge und Formulare aus.</w:t>
                            </w:r>
                          </w:p>
                          <w:p w14:paraId="3E7E1E47" w14:textId="1C157758" w:rsidR="0023190E" w:rsidRDefault="002E63A2" w:rsidP="0023190E">
                            <w:pPr>
                              <w:rPr>
                                <w:lang w:eastAsia="de-DE"/>
                              </w:rPr>
                            </w:pPr>
                            <w:r>
                              <w:rPr>
                                <w:noProof/>
                              </w:rPr>
                              <w:drawing>
                                <wp:inline distT="0" distB="0" distL="0" distR="0" wp14:anchorId="7E90391E" wp14:editId="4D1D04CB">
                                  <wp:extent cx="2207491" cy="1828800"/>
                                  <wp:effectExtent l="0" t="0" r="254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extLst>
                                              <a:ext uri="{28A0092B-C50C-407E-A947-70E740481C1C}">
                                                <a14:useLocalDpi xmlns:a14="http://schemas.microsoft.com/office/drawing/2010/main" val="0"/>
                                              </a:ext>
                                            </a:extLst>
                                          </a:blip>
                                          <a:stretch>
                                            <a:fillRect/>
                                          </a:stretch>
                                        </pic:blipFill>
                                        <pic:spPr>
                                          <a:xfrm>
                                            <a:off x="0" y="0"/>
                                            <a:ext cx="2222755" cy="1841445"/>
                                          </a:xfrm>
                                          <a:prstGeom prst="rect">
                                            <a:avLst/>
                                          </a:prstGeom>
                                        </pic:spPr>
                                      </pic:pic>
                                    </a:graphicData>
                                  </a:graphic>
                                </wp:inline>
                              </w:drawing>
                            </w:r>
                          </w:p>
                          <w:p w14:paraId="496C3394" w14:textId="77777777" w:rsidR="00D93FA7" w:rsidRPr="00433464" w:rsidRDefault="00D93FA7" w:rsidP="006C1F9C">
                            <w:pPr>
                              <w:pStyle w:val="berschrift1"/>
                              <w:rPr>
                                <w:color w:val="00A0D3"/>
                                <w:lang w:eastAsia="de-DE"/>
                              </w:rPr>
                            </w:pPr>
                            <w:r w:rsidRPr="00433464">
                              <w:rPr>
                                <w:color w:val="00A0D3"/>
                                <w:lang w:eastAsia="de-DE"/>
                              </w:rPr>
                              <w:t>P</w:t>
                            </w:r>
                            <w:r w:rsidR="00E13A38" w:rsidRPr="00433464">
                              <w:rPr>
                                <w:color w:val="00A0D3"/>
                                <w:lang w:eastAsia="de-DE"/>
                              </w:rPr>
                              <w:t>rogramm</w:t>
                            </w:r>
                          </w:p>
                          <w:p w14:paraId="570388E9" w14:textId="77777777" w:rsidR="00147904" w:rsidRDefault="00147904" w:rsidP="00147904">
                            <w:pPr>
                              <w:pStyle w:val="Linie"/>
                            </w:pPr>
                          </w:p>
                          <w:p w14:paraId="3DA82BCF" w14:textId="77777777" w:rsidR="00D93FA7" w:rsidRDefault="00147904" w:rsidP="006C1F9C">
                            <w:pPr>
                              <w:pStyle w:val="berschrift2"/>
                              <w:rPr>
                                <w:lang w:eastAsia="de-DE"/>
                              </w:rPr>
                            </w:pPr>
                            <w:r w:rsidRPr="00147904">
                              <w:rPr>
                                <w:lang w:eastAsia="de-DE"/>
                              </w:rPr>
                              <w:t xml:space="preserve">Montags – </w:t>
                            </w:r>
                            <w:proofErr w:type="gramStart"/>
                            <w:r w:rsidRPr="00147904">
                              <w:rPr>
                                <w:lang w:eastAsia="de-DE"/>
                              </w:rPr>
                              <w:t>Freitags</w:t>
                            </w:r>
                            <w:proofErr w:type="gramEnd"/>
                            <w:r w:rsidRPr="00147904">
                              <w:rPr>
                                <w:lang w:eastAsia="de-DE"/>
                              </w:rPr>
                              <w:t>, 15</w:t>
                            </w:r>
                            <w:r w:rsidR="00C14E55">
                              <w:rPr>
                                <w:lang w:eastAsia="de-DE"/>
                              </w:rPr>
                              <w:t>:</w:t>
                            </w:r>
                            <w:r w:rsidRPr="00147904">
                              <w:rPr>
                                <w:lang w:eastAsia="de-DE"/>
                              </w:rPr>
                              <w:t xml:space="preserve">00 </w:t>
                            </w:r>
                            <w:r w:rsidR="00C14E55">
                              <w:rPr>
                                <w:lang w:eastAsia="de-DE"/>
                              </w:rPr>
                              <w:t>bis</w:t>
                            </w:r>
                            <w:r w:rsidRPr="00147904">
                              <w:rPr>
                                <w:lang w:eastAsia="de-DE"/>
                              </w:rPr>
                              <w:t xml:space="preserve"> 17</w:t>
                            </w:r>
                            <w:r w:rsidR="00C14E55">
                              <w:rPr>
                                <w:lang w:eastAsia="de-DE"/>
                              </w:rPr>
                              <w:t>:</w:t>
                            </w:r>
                            <w:r w:rsidRPr="00147904">
                              <w:rPr>
                                <w:lang w:eastAsia="de-DE"/>
                              </w:rPr>
                              <w:t>00 Uhr</w:t>
                            </w:r>
                          </w:p>
                          <w:p w14:paraId="77A583E1" w14:textId="77777777" w:rsidR="00D93FA7" w:rsidRDefault="00147904" w:rsidP="005B3690">
                            <w:pPr>
                              <w:pStyle w:val="ProgrammInhalt"/>
                            </w:pPr>
                            <w:r w:rsidRPr="00147904">
                              <w:t xml:space="preserve">Zusammen lernen: </w:t>
                            </w:r>
                            <w:proofErr w:type="spellStart"/>
                            <w:r w:rsidRPr="00147904">
                              <w:t>Lerncafé</w:t>
                            </w:r>
                            <w:proofErr w:type="spellEnd"/>
                            <w:r w:rsidRPr="00147904">
                              <w:t xml:space="preserve"> im </w:t>
                            </w:r>
                            <w:r>
                              <w:br/>
                            </w:r>
                            <w:r w:rsidRPr="00147904">
                              <w:t>Mehrgenerationenhaus</w:t>
                            </w:r>
                          </w:p>
                          <w:p w14:paraId="23C14D38" w14:textId="77777777" w:rsidR="009E21A8" w:rsidRDefault="009E21A8" w:rsidP="003A5515">
                            <w:pPr>
                              <w:pStyle w:val="Linie"/>
                            </w:pPr>
                          </w:p>
                          <w:p w14:paraId="49BC2832" w14:textId="77777777" w:rsidR="003A5515" w:rsidRDefault="003A5515" w:rsidP="003A5515">
                            <w:pPr>
                              <w:pStyle w:val="berschrift2"/>
                            </w:pPr>
                            <w:r>
                              <w:t>Montags, 14</w:t>
                            </w:r>
                            <w:r w:rsidR="00C14E55">
                              <w:t>:</w:t>
                            </w:r>
                            <w:r>
                              <w:t>00 Uhr</w:t>
                            </w:r>
                          </w:p>
                          <w:p w14:paraId="525EF19C" w14:textId="77777777" w:rsidR="003A5515" w:rsidRDefault="003A5515" w:rsidP="003A5515">
                            <w:pPr>
                              <w:pStyle w:val="ProgrammInhalt"/>
                            </w:pPr>
                            <w:r>
                              <w:t>Besser lesen: Lesetreff im Mehrgenerationenhaus</w:t>
                            </w:r>
                          </w:p>
                          <w:p w14:paraId="1F67D9A5" w14:textId="77777777" w:rsidR="003A5515" w:rsidRDefault="003A5515" w:rsidP="003A5515">
                            <w:pPr>
                              <w:pStyle w:val="Linie"/>
                            </w:pPr>
                          </w:p>
                          <w:p w14:paraId="6E155EF6" w14:textId="77777777" w:rsidR="003A5515" w:rsidRPr="003A5515" w:rsidRDefault="003A5515" w:rsidP="003A5515">
                            <w:pPr>
                              <w:pStyle w:val="berschrift2"/>
                            </w:pPr>
                            <w:r w:rsidRPr="003A5515">
                              <w:t>Dienstag, 10</w:t>
                            </w:r>
                            <w:r w:rsidR="00C14E55">
                              <w:t>:</w:t>
                            </w:r>
                            <w:r w:rsidRPr="003A5515">
                              <w:t xml:space="preserve">00 </w:t>
                            </w:r>
                            <w:r w:rsidR="00C14E55">
                              <w:t>bis</w:t>
                            </w:r>
                            <w:r w:rsidRPr="003A5515">
                              <w:t xml:space="preserve"> 18</w:t>
                            </w:r>
                            <w:r w:rsidR="00C14E55">
                              <w:t>:</w:t>
                            </w:r>
                            <w:r w:rsidRPr="003A5515">
                              <w:t>00 Uhr</w:t>
                            </w:r>
                          </w:p>
                          <w:p w14:paraId="44E90345" w14:textId="77777777" w:rsidR="003A5515" w:rsidRDefault="003A5515" w:rsidP="003A5515">
                            <w:pPr>
                              <w:pStyle w:val="ProgrammInhalt"/>
                            </w:pPr>
                            <w:r w:rsidRPr="003A5515">
                              <w:t xml:space="preserve">Lesen und Schreiben für Erwachsene: </w:t>
                            </w:r>
                            <w:r w:rsidRPr="003A5515">
                              <w:br/>
                              <w:t>Beratung im Mehrgenerationenhaus</w:t>
                            </w:r>
                          </w:p>
                          <w:p w14:paraId="3A2F4A4E" w14:textId="64E711BB" w:rsidR="003A5515" w:rsidRPr="003A5515" w:rsidRDefault="003A5515" w:rsidP="00CC4DE2">
                            <w:pPr>
                              <w:pStyle w:val="Linie"/>
                              <w:spacing w:before="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A1CDCF" id="_x0000_t202" coordsize="21600,21600" o:spt="202" path="m,l,21600r21600,l21600,xe">
                <v:stroke joinstyle="miter"/>
                <v:path gradientshapeok="t" o:connecttype="rect"/>
              </v:shapetype>
              <v:shape id="Textfeld 13" o:spid="_x0000_s1035" type="#_x0000_t202" style="position:absolute;margin-left:31.65pt;margin-top:218.2pt;width:249.4pt;height:357.8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" o:allowincell="f" filled="f" stroked="f">
                <v:textbox style="mso-next-textbox:#Textfeld 14" inset="0,0,0,0">
                  <w:txbxContent>
                    <w:p w14:paraId="662BD365" w14:textId="77777777" w:rsidR="004709AD" w:rsidRPr="00433464" w:rsidRDefault="002454F3" w:rsidP="004709AD">
                      <w:pPr>
                        <w:pStyle w:val="berschrift1"/>
                        <w:rPr>
                          <w:color w:val="00A0D3"/>
                        </w:rPr>
                      </w:pPr>
                      <w:proofErr w:type="spellStart"/>
                      <w:r w:rsidRPr="00433464">
                        <w:rPr>
                          <w:color w:val="00A0D3"/>
                        </w:rPr>
                        <w:t>Lerncafé</w:t>
                      </w:r>
                      <w:proofErr w:type="spellEnd"/>
                      <w:r w:rsidRPr="00433464">
                        <w:rPr>
                          <w:color w:val="00A0D3"/>
                        </w:rPr>
                        <w:t>, Lerntref</w:t>
                      </w:r>
                      <w:r w:rsidR="00BB736D" w:rsidRPr="00433464">
                        <w:rPr>
                          <w:color w:val="00A0D3"/>
                        </w:rPr>
                        <w:t>f</w:t>
                      </w:r>
                      <w:r w:rsidRPr="00433464">
                        <w:rPr>
                          <w:color w:val="00A0D3"/>
                        </w:rPr>
                        <w:t xml:space="preserve">, </w:t>
                      </w:r>
                      <w:r w:rsidR="006C1F9C" w:rsidRPr="00433464">
                        <w:rPr>
                          <w:color w:val="00A0D3"/>
                        </w:rPr>
                        <w:br/>
                      </w:r>
                      <w:r w:rsidRPr="00433464">
                        <w:rPr>
                          <w:color w:val="00A0D3"/>
                        </w:rPr>
                        <w:t>Lernwerkstat</w:t>
                      </w:r>
                      <w:r w:rsidR="00BB736D" w:rsidRPr="00433464">
                        <w:rPr>
                          <w:color w:val="00A0D3"/>
                        </w:rPr>
                        <w:t>t</w:t>
                      </w:r>
                    </w:p>
                    <w:p w14:paraId="3A59A674" w14:textId="77777777" w:rsidR="006C1F9C" w:rsidRPr="006C1F9C" w:rsidRDefault="006C1F9C" w:rsidP="006C1F9C">
                      <w:pPr>
                        <w:pStyle w:val="berschrift2"/>
                      </w:pPr>
                      <w:r w:rsidRPr="006C1F9C">
                        <w:t xml:space="preserve">Zusammen lernen: </w:t>
                      </w:r>
                      <w:proofErr w:type="spellStart"/>
                      <w:r w:rsidRPr="006C1F9C">
                        <w:t>Lerncafé</w:t>
                      </w:r>
                      <w:proofErr w:type="spellEnd"/>
                      <w:r w:rsidRPr="006C1F9C">
                        <w:t xml:space="preserve"> im </w:t>
                      </w:r>
                      <w:r w:rsidR="00B01C4A">
                        <w:br/>
                      </w:r>
                      <w:r w:rsidRPr="006C1F9C">
                        <w:t>Mehrgenerationenhaus</w:t>
                      </w:r>
                    </w:p>
                    <w:p w14:paraId="1C538509" w14:textId="77777777" w:rsidR="006C1F9C" w:rsidRDefault="006C1F9C" w:rsidP="006C1F9C">
                      <w:r>
                        <w:t xml:space="preserve">Das </w:t>
                      </w:r>
                      <w:proofErr w:type="spellStart"/>
                      <w:r>
                        <w:t>Lerncafé</w:t>
                      </w:r>
                      <w:proofErr w:type="spellEnd"/>
                      <w:r>
                        <w:t xml:space="preserve"> ist für Erwachsene offen, die </w:t>
                      </w:r>
                      <w:r w:rsidR="00B01C4A">
                        <w:br/>
                      </w:r>
                      <w:r>
                        <w:t>besser lesen und schreiben lernen wollen.</w:t>
                      </w:r>
                    </w:p>
                    <w:p w14:paraId="4B237C64" w14:textId="77777777" w:rsidR="006C1F9C" w:rsidRDefault="006C1F9C" w:rsidP="006C1F9C">
                      <w:r>
                        <w:t>Es hat jeden Tag von 15</w:t>
                      </w:r>
                      <w:r w:rsidR="00C14E55">
                        <w:t>:</w:t>
                      </w:r>
                      <w:r>
                        <w:t>00 bis 17</w:t>
                      </w:r>
                      <w:r w:rsidR="00C14E55">
                        <w:t>:</w:t>
                      </w:r>
                      <w:r>
                        <w:t xml:space="preserve">00 Uhr geöffnet. Sprechen Sie Anna </w:t>
                      </w:r>
                      <w:proofErr w:type="spellStart"/>
                      <w:r>
                        <w:t>Buchstab</w:t>
                      </w:r>
                      <w:proofErr w:type="spellEnd"/>
                      <w:r>
                        <w:t xml:space="preserve"> an. Sie kümmert </w:t>
                      </w:r>
                      <w:r w:rsidR="00BB736D">
                        <w:br/>
                      </w:r>
                      <w:r>
                        <w:t>sich um das Café und kann Sie informieren.</w:t>
                      </w:r>
                    </w:p>
                    <w:p w14:paraId="2B67E52A" w14:textId="77777777" w:rsidR="006C1F9C" w:rsidRDefault="006C1F9C" w:rsidP="006C1F9C">
                      <w:r>
                        <w:t>Sie können Anträge oder Briefe mitbringen. Im</w:t>
                      </w:r>
                      <w:r w:rsidR="00BB736D">
                        <w:t xml:space="preserve"> </w:t>
                      </w:r>
                      <w:r>
                        <w:t xml:space="preserve">Café ist immer jemand, der beim Lesen </w:t>
                      </w:r>
                      <w:r w:rsidR="00BE31D4">
                        <w:t>helfen</w:t>
                      </w:r>
                      <w:r w:rsidR="000D416E">
                        <w:t xml:space="preserve"> kann</w:t>
                      </w:r>
                    </w:p>
                    <w:p w14:paraId="4BCF581F" w14:textId="77777777" w:rsidR="006C1F9C" w:rsidRDefault="006C1F9C" w:rsidP="006C1F9C">
                      <w:r>
                        <w:t xml:space="preserve">Einmal pro Woche üben wir zusammen das Lesen mit einem Lehrbuch. Jeden zweiten Dienstag </w:t>
                      </w:r>
                      <w:r w:rsidR="00BB736D">
                        <w:br/>
                      </w:r>
                      <w:r>
                        <w:t>im Monat ist Spieletag. Wir spielen zusammen Scrabble oder andere Lese- und Schreib-Spiele.</w:t>
                      </w:r>
                    </w:p>
                    <w:p w14:paraId="6C746B42" w14:textId="77777777" w:rsidR="00BE31D4" w:rsidRDefault="006C1F9C" w:rsidP="006C1F9C">
                      <w:r>
                        <w:t xml:space="preserve">Im Café können Sie auch am Computer </w:t>
                      </w:r>
                      <w:r w:rsidR="00BB736D">
                        <w:br/>
                      </w:r>
                      <w:r>
                        <w:t xml:space="preserve">selbst lernen. Es gibt verschiedene </w:t>
                      </w:r>
                      <w:r w:rsidR="00BB736D">
                        <w:br/>
                      </w:r>
                      <w:r>
                        <w:t>Programme, die wir Ihnen zeigen.</w:t>
                      </w:r>
                    </w:p>
                    <w:p w14:paraId="4943C68D" w14:textId="77777777" w:rsidR="006C1F9C" w:rsidRPr="006C1F9C" w:rsidRDefault="006C1F9C" w:rsidP="006C1F9C">
                      <w:pPr>
                        <w:pStyle w:val="berschrift2"/>
                      </w:pPr>
                      <w:r w:rsidRPr="006C1F9C">
                        <w:t>Besser lesen: Lesetreff im Mehrgenerationenhaus</w:t>
                      </w:r>
                    </w:p>
                    <w:p w14:paraId="4824E790" w14:textId="77777777" w:rsidR="006C1F9C" w:rsidRPr="006C1F9C" w:rsidRDefault="006C1F9C" w:rsidP="006C1F9C">
                      <w:r w:rsidRPr="006C1F9C">
                        <w:t xml:space="preserve">Am Montag ab 14:00 Uhr ist der </w:t>
                      </w:r>
                      <w:r w:rsidR="003A5515">
                        <w:br/>
                      </w:r>
                      <w:r w:rsidRPr="006C1F9C">
                        <w:t xml:space="preserve">Lesetreff offen. Erwachsene lernen </w:t>
                      </w:r>
                      <w:r w:rsidR="003A5515">
                        <w:br/>
                      </w:r>
                      <w:r w:rsidRPr="006C1F9C">
                        <w:t>hier gemeinsam, besser zu lesen.</w:t>
                      </w:r>
                    </w:p>
                    <w:p w14:paraId="4AD45F12" w14:textId="77777777" w:rsidR="006C1F9C" w:rsidRPr="006C1F9C" w:rsidRDefault="006C1F9C" w:rsidP="006C1F9C">
                      <w:r w:rsidRPr="006C1F9C">
                        <w:t xml:space="preserve">Am Anfang lesen wir zusammen etwas aus </w:t>
                      </w:r>
                      <w:r w:rsidR="003A5515">
                        <w:br/>
                      </w:r>
                      <w:r w:rsidRPr="006C1F9C">
                        <w:t>der Zeitung und sprechen darüber.</w:t>
                      </w:r>
                    </w:p>
                    <w:p w14:paraId="5050149F" w14:textId="77777777" w:rsidR="006C1F9C" w:rsidRPr="006C1F9C" w:rsidRDefault="006C1F9C" w:rsidP="006C1F9C">
                      <w:r w:rsidRPr="006C1F9C">
                        <w:t>Wir haben viele Bücher und Texte da.</w:t>
                      </w:r>
                    </w:p>
                    <w:p w14:paraId="2B3404DC" w14:textId="77777777" w:rsidR="006C1F9C" w:rsidRDefault="006C1F9C" w:rsidP="006C1F9C">
                      <w:r w:rsidRPr="006C1F9C">
                        <w:t>Sie können aber auch etwas mitbringen. Ganz egal was Sie lesen möchten: Zeitschriften, Beiträge aus dem Internet oder das Lieblings-Buch Ihres Kindes</w:t>
                      </w:r>
                    </w:p>
                    <w:p w14:paraId="05AB3162" w14:textId="77777777" w:rsidR="006C1F9C" w:rsidRPr="006C1F9C" w:rsidRDefault="006C1F9C" w:rsidP="006C1F9C"/>
                    <w:p w14:paraId="13923EB1" w14:textId="77777777" w:rsidR="006C1F9C" w:rsidRPr="006C1F9C" w:rsidRDefault="006C1F9C" w:rsidP="006C1F9C">
                      <w:pPr>
                        <w:pStyle w:val="berschrift2"/>
                      </w:pPr>
                      <w:r w:rsidRPr="006C1F9C">
                        <w:t xml:space="preserve">Lesen und Schreiben für Erwachsene: </w:t>
                      </w:r>
                      <w:r>
                        <w:br/>
                      </w:r>
                      <w:r w:rsidRPr="006C1F9C">
                        <w:t>Beratung im Mehrgenerationenhaus</w:t>
                      </w:r>
                    </w:p>
                    <w:p w14:paraId="6C7BC7B7" w14:textId="77777777" w:rsidR="006C1F9C" w:rsidRPr="006C1F9C" w:rsidRDefault="006C1F9C" w:rsidP="006C1F9C">
                      <w:r w:rsidRPr="006C1F9C">
                        <w:t xml:space="preserve">Wenn Sie gerne besser lesen und schreiben </w:t>
                      </w:r>
                      <w:r w:rsidR="003A5515">
                        <w:br/>
                      </w:r>
                      <w:r w:rsidRPr="006C1F9C">
                        <w:t>können wollen, kommen Sie vorbei.</w:t>
                      </w:r>
                    </w:p>
                    <w:p w14:paraId="63A9B941" w14:textId="77777777" w:rsidR="006C1F9C" w:rsidRPr="006C1F9C" w:rsidRDefault="006C1F9C" w:rsidP="006C1F9C">
                      <w:r w:rsidRPr="006C1F9C">
                        <w:t xml:space="preserve">Jeden Dienstag können Sie mit Anna </w:t>
                      </w:r>
                      <w:r w:rsidR="003A5515">
                        <w:br/>
                      </w:r>
                      <w:proofErr w:type="spellStart"/>
                      <w:r w:rsidRPr="006C1F9C">
                        <w:t>Buchstab</w:t>
                      </w:r>
                      <w:proofErr w:type="spellEnd"/>
                      <w:r w:rsidRPr="006C1F9C">
                        <w:t xml:space="preserve"> sprechen. Sie berät Erwachsene, </w:t>
                      </w:r>
                      <w:r w:rsidR="003A5515">
                        <w:br/>
                      </w:r>
                      <w:r w:rsidRPr="006C1F9C">
                        <w:t>die Lesen und Schreiben üben wollen.</w:t>
                      </w:r>
                    </w:p>
                    <w:p w14:paraId="0134E389" w14:textId="77777777" w:rsidR="006C1F9C" w:rsidRPr="006C1F9C" w:rsidRDefault="006C1F9C" w:rsidP="006C1F9C">
                      <w:r w:rsidRPr="006C1F9C">
                        <w:t xml:space="preserve">Wenn Sie schwierige Briefe oder Verträge </w:t>
                      </w:r>
                      <w:r w:rsidR="003A5515">
                        <w:br/>
                      </w:r>
                      <w:r w:rsidRPr="006C1F9C">
                        <w:t>lesen müssen, können Sie diese mitbringen.</w:t>
                      </w:r>
                    </w:p>
                    <w:p w14:paraId="5E51A95C" w14:textId="7390FBB6" w:rsidR="002E63A2" w:rsidRDefault="006C1F9C" w:rsidP="006C1F9C">
                      <w:r w:rsidRPr="006C1F9C">
                        <w:t xml:space="preserve">Wir können Ihnen auch helfen, wenn Sie zu </w:t>
                      </w:r>
                      <w:r w:rsidR="003A5515">
                        <w:br/>
                      </w:r>
                      <w:r w:rsidRPr="006C1F9C">
                        <w:t xml:space="preserve">einem Amt gehen müssen. Oder wir füllen </w:t>
                      </w:r>
                      <w:r w:rsidR="003A5515">
                        <w:br/>
                      </w:r>
                      <w:r w:rsidRPr="006C1F9C">
                        <w:t>mit Ihnen Anträge und Formulare aus.</w:t>
                      </w:r>
                    </w:p>
                    <w:p w14:paraId="3E7E1E47" w14:textId="1C157758" w:rsidR="0023190E" w:rsidRDefault="002E63A2" w:rsidP="0023190E">
                      <w:pPr>
                        <w:rPr>
                          <w:lang w:eastAsia="de-DE"/>
                        </w:rPr>
                      </w:pPr>
                      <w:r>
                        <w:rPr>
                          <w:noProof/>
                        </w:rPr>
                        <w:drawing>
                          <wp:inline distT="0" distB="0" distL="0" distR="0" wp14:anchorId="7E90391E" wp14:editId="4D1D04CB">
                            <wp:extent cx="2207491" cy="1828800"/>
                            <wp:effectExtent l="0" t="0" r="254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3">
                                      <a:extLst>
                                        <a:ext uri="{28A0092B-C50C-407E-A947-70E740481C1C}">
                                          <a14:useLocalDpi xmlns:a14="http://schemas.microsoft.com/office/drawing/2010/main" val="0"/>
                                        </a:ext>
                                      </a:extLst>
                                    </a:blip>
                                    <a:stretch>
                                      <a:fillRect/>
                                    </a:stretch>
                                  </pic:blipFill>
                                  <pic:spPr>
                                    <a:xfrm>
                                      <a:off x="0" y="0"/>
                                      <a:ext cx="2222755" cy="1841445"/>
                                    </a:xfrm>
                                    <a:prstGeom prst="rect">
                                      <a:avLst/>
                                    </a:prstGeom>
                                  </pic:spPr>
                                </pic:pic>
                              </a:graphicData>
                            </a:graphic>
                          </wp:inline>
                        </w:drawing>
                      </w:r>
                    </w:p>
                    <w:p w14:paraId="496C3394" w14:textId="77777777" w:rsidR="00D93FA7" w:rsidRPr="00433464" w:rsidRDefault="00D93FA7" w:rsidP="006C1F9C">
                      <w:pPr>
                        <w:pStyle w:val="berschrift1"/>
                        <w:rPr>
                          <w:color w:val="00A0D3"/>
                          <w:lang w:eastAsia="de-DE"/>
                        </w:rPr>
                      </w:pPr>
                      <w:r w:rsidRPr="00433464">
                        <w:rPr>
                          <w:color w:val="00A0D3"/>
                          <w:lang w:eastAsia="de-DE"/>
                        </w:rPr>
                        <w:t>P</w:t>
                      </w:r>
                      <w:r w:rsidR="00E13A38" w:rsidRPr="00433464">
                        <w:rPr>
                          <w:color w:val="00A0D3"/>
                          <w:lang w:eastAsia="de-DE"/>
                        </w:rPr>
                        <w:t>rogramm</w:t>
                      </w:r>
                    </w:p>
                    <w:p w14:paraId="570388E9" w14:textId="77777777" w:rsidR="00147904" w:rsidRDefault="00147904" w:rsidP="00147904">
                      <w:pPr>
                        <w:pStyle w:val="Linie"/>
                      </w:pPr>
                    </w:p>
                    <w:p w14:paraId="3DA82BCF" w14:textId="77777777" w:rsidR="00D93FA7" w:rsidRDefault="00147904" w:rsidP="006C1F9C">
                      <w:pPr>
                        <w:pStyle w:val="berschrift2"/>
                        <w:rPr>
                          <w:lang w:eastAsia="de-DE"/>
                        </w:rPr>
                      </w:pPr>
                      <w:r w:rsidRPr="00147904">
                        <w:rPr>
                          <w:lang w:eastAsia="de-DE"/>
                        </w:rPr>
                        <w:t xml:space="preserve">Montags – </w:t>
                      </w:r>
                      <w:proofErr w:type="gramStart"/>
                      <w:r w:rsidRPr="00147904">
                        <w:rPr>
                          <w:lang w:eastAsia="de-DE"/>
                        </w:rPr>
                        <w:t>Freitags</w:t>
                      </w:r>
                      <w:proofErr w:type="gramEnd"/>
                      <w:r w:rsidRPr="00147904">
                        <w:rPr>
                          <w:lang w:eastAsia="de-DE"/>
                        </w:rPr>
                        <w:t>, 15</w:t>
                      </w:r>
                      <w:r w:rsidR="00C14E55">
                        <w:rPr>
                          <w:lang w:eastAsia="de-DE"/>
                        </w:rPr>
                        <w:t>:</w:t>
                      </w:r>
                      <w:r w:rsidRPr="00147904">
                        <w:rPr>
                          <w:lang w:eastAsia="de-DE"/>
                        </w:rPr>
                        <w:t xml:space="preserve">00 </w:t>
                      </w:r>
                      <w:r w:rsidR="00C14E55">
                        <w:rPr>
                          <w:lang w:eastAsia="de-DE"/>
                        </w:rPr>
                        <w:t>bis</w:t>
                      </w:r>
                      <w:r w:rsidRPr="00147904">
                        <w:rPr>
                          <w:lang w:eastAsia="de-DE"/>
                        </w:rPr>
                        <w:t xml:space="preserve"> 17</w:t>
                      </w:r>
                      <w:r w:rsidR="00C14E55">
                        <w:rPr>
                          <w:lang w:eastAsia="de-DE"/>
                        </w:rPr>
                        <w:t>:</w:t>
                      </w:r>
                      <w:r w:rsidRPr="00147904">
                        <w:rPr>
                          <w:lang w:eastAsia="de-DE"/>
                        </w:rPr>
                        <w:t>00 Uhr</w:t>
                      </w:r>
                    </w:p>
                    <w:p w14:paraId="77A583E1" w14:textId="77777777" w:rsidR="00D93FA7" w:rsidRDefault="00147904" w:rsidP="005B3690">
                      <w:pPr>
                        <w:pStyle w:val="ProgrammInhalt"/>
                      </w:pPr>
                      <w:r w:rsidRPr="00147904">
                        <w:t xml:space="preserve">Zusammen lernen: </w:t>
                      </w:r>
                      <w:proofErr w:type="spellStart"/>
                      <w:r w:rsidRPr="00147904">
                        <w:t>Lerncafé</w:t>
                      </w:r>
                      <w:proofErr w:type="spellEnd"/>
                      <w:r w:rsidRPr="00147904">
                        <w:t xml:space="preserve"> im </w:t>
                      </w:r>
                      <w:r>
                        <w:br/>
                      </w:r>
                      <w:r w:rsidRPr="00147904">
                        <w:t>Mehrgenerationenhaus</w:t>
                      </w:r>
                    </w:p>
                    <w:p w14:paraId="23C14D38" w14:textId="77777777" w:rsidR="009E21A8" w:rsidRDefault="009E21A8" w:rsidP="003A5515">
                      <w:pPr>
                        <w:pStyle w:val="Linie"/>
                      </w:pPr>
                    </w:p>
                    <w:p w14:paraId="49BC2832" w14:textId="77777777" w:rsidR="003A5515" w:rsidRDefault="003A5515" w:rsidP="003A5515">
                      <w:pPr>
                        <w:pStyle w:val="berschrift2"/>
                      </w:pPr>
                      <w:r>
                        <w:t>Montags, 14</w:t>
                      </w:r>
                      <w:r w:rsidR="00C14E55">
                        <w:t>:</w:t>
                      </w:r>
                      <w:r>
                        <w:t>00 Uhr</w:t>
                      </w:r>
                    </w:p>
                    <w:p w14:paraId="525EF19C" w14:textId="77777777" w:rsidR="003A5515" w:rsidRDefault="003A5515" w:rsidP="003A5515">
                      <w:pPr>
                        <w:pStyle w:val="ProgrammInhalt"/>
                      </w:pPr>
                      <w:r>
                        <w:t>Besser lesen: Lesetreff im Mehrgenerationenhaus</w:t>
                      </w:r>
                    </w:p>
                    <w:p w14:paraId="1F67D9A5" w14:textId="77777777" w:rsidR="003A5515" w:rsidRDefault="003A5515" w:rsidP="003A5515">
                      <w:pPr>
                        <w:pStyle w:val="Linie"/>
                      </w:pPr>
                    </w:p>
                    <w:p w14:paraId="6E155EF6" w14:textId="77777777" w:rsidR="003A5515" w:rsidRPr="003A5515" w:rsidRDefault="003A5515" w:rsidP="003A5515">
                      <w:pPr>
                        <w:pStyle w:val="berschrift2"/>
                      </w:pPr>
                      <w:r w:rsidRPr="003A5515">
                        <w:t>Dienstag, 10</w:t>
                      </w:r>
                      <w:r w:rsidR="00C14E55">
                        <w:t>:</w:t>
                      </w:r>
                      <w:r w:rsidRPr="003A5515">
                        <w:t xml:space="preserve">00 </w:t>
                      </w:r>
                      <w:r w:rsidR="00C14E55">
                        <w:t>bis</w:t>
                      </w:r>
                      <w:r w:rsidRPr="003A5515">
                        <w:t xml:space="preserve"> 18</w:t>
                      </w:r>
                      <w:r w:rsidR="00C14E55">
                        <w:t>:</w:t>
                      </w:r>
                      <w:r w:rsidRPr="003A5515">
                        <w:t>00 Uhr</w:t>
                      </w:r>
                    </w:p>
                    <w:p w14:paraId="44E90345" w14:textId="77777777" w:rsidR="003A5515" w:rsidRDefault="003A5515" w:rsidP="003A5515">
                      <w:pPr>
                        <w:pStyle w:val="ProgrammInhalt"/>
                      </w:pPr>
                      <w:r w:rsidRPr="003A5515">
                        <w:t xml:space="preserve">Lesen und Schreiben für Erwachsene: </w:t>
                      </w:r>
                      <w:r w:rsidRPr="003A5515">
                        <w:br/>
                        <w:t>Beratung im Mehrgenerationenhaus</w:t>
                      </w:r>
                    </w:p>
                    <w:p w14:paraId="3A2F4A4E" w14:textId="64E711BB" w:rsidR="003A5515" w:rsidRPr="003A5515" w:rsidRDefault="003A5515" w:rsidP="00CC4DE2">
                      <w:pPr>
                        <w:pStyle w:val="Linie"/>
                        <w:spacing w:before="0"/>
                      </w:pPr>
                    </w:p>
                  </w:txbxContent>
                </v:textbox>
                <w10:wrap anchorx="page" anchory="page"/>
                <w10:anchorlock/>
              </v:shape>
            </w:pict>
          </mc:Fallback>
        </mc:AlternateContent>
      </w:r>
    </w:p>
    <w:p w14:paraId="02570F3C" w14:textId="77777777" w:rsidR="000F61C2" w:rsidRDefault="000F61C2" w:rsidP="00C40230">
      <w:pPr>
        <w:pStyle w:val="weiss1pt"/>
      </w:pPr>
    </w:p>
    <w:p w14:paraId="60F01D61" w14:textId="77777777" w:rsidR="000F61C2" w:rsidRDefault="000F61C2" w:rsidP="00C40230">
      <w:pPr>
        <w:pStyle w:val="weiss1pt"/>
      </w:pPr>
    </w:p>
    <w:p w14:paraId="76A3EF00" w14:textId="77777777" w:rsidR="005F2305" w:rsidRDefault="006B3B6D" w:rsidP="00F55C94">
      <w:pPr>
        <w:pStyle w:val="weiss1pt"/>
      </w:pPr>
      <w:r>
        <w:t>8,2</w:t>
      </w:r>
    </w:p>
    <w:p w14:paraId="0A14BEE6" w14:textId="6C6B50B3" w:rsidR="006B3B6D" w:rsidRDefault="006B3B6D" w:rsidP="00F55C94">
      <w:pPr>
        <w:pStyle w:val="weiss1pt"/>
      </w:pPr>
    </w:p>
    <w:sectPr w:rsidR="006B3B6D" w:rsidSect="00302643">
      <w:headerReference w:type="default" r:id="rId14"/>
      <w:headerReference w:type="first" r:id="rId15"/>
      <w:footerReference w:type="first" r:id="rId16"/>
      <w:pgSz w:w="16838" w:h="11906" w:orient="landscape" w:code="9"/>
      <w:pgMar w:top="4763" w:right="6067" w:bottom="454" w:left="5783"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EFF4B1" w14:textId="77777777" w:rsidR="00F10338" w:rsidRDefault="00F10338" w:rsidP="000F61C2">
      <w:pPr>
        <w:spacing w:line="240" w:lineRule="auto"/>
      </w:pPr>
      <w:r>
        <w:separator/>
      </w:r>
    </w:p>
  </w:endnote>
  <w:endnote w:type="continuationSeparator" w:id="0">
    <w:p w14:paraId="374CFDB0" w14:textId="77777777" w:rsidR="00F10338" w:rsidRDefault="00F10338" w:rsidP="000F61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5002EFF" w:usb1="C000E47F" w:usb2="0000002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DADE5" w14:textId="17B79113" w:rsidR="000F61C2" w:rsidRDefault="007065D0" w:rsidP="00471F6E">
    <w:pPr>
      <w:pStyle w:val="Fuzeile"/>
      <w:tabs>
        <w:tab w:val="clear" w:pos="4536"/>
        <w:tab w:val="clear" w:pos="9072"/>
        <w:tab w:val="left" w:pos="1056"/>
      </w:tabs>
    </w:pPr>
    <w:r>
      <w:rPr>
        <w:noProof/>
      </w:rPr>
      <w:drawing>
        <wp:anchor distT="0" distB="0" distL="114300" distR="114300" simplePos="0" relativeHeight="251670528" behindDoc="0" locked="0" layoutInCell="1" allowOverlap="1" wp14:anchorId="281640CA" wp14:editId="0DBA8FF2">
          <wp:simplePos x="0" y="0"/>
          <wp:positionH relativeFrom="column">
            <wp:posOffset>257531</wp:posOffset>
          </wp:positionH>
          <wp:positionV relativeFrom="paragraph">
            <wp:posOffset>-441960</wp:posOffset>
          </wp:positionV>
          <wp:extent cx="1802765" cy="956945"/>
          <wp:effectExtent l="0" t="0" r="635" b="0"/>
          <wp:wrapSquare wrapText="bothSides"/>
          <wp:docPr id="15920081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08149" name="Grafik 1592008149"/>
                  <pic:cNvPicPr/>
                </pic:nvPicPr>
                <pic:blipFill>
                  <a:blip r:embed="rId1">
                    <a:extLst>
                      <a:ext uri="{28A0092B-C50C-407E-A947-70E740481C1C}">
                        <a14:useLocalDpi xmlns:a14="http://schemas.microsoft.com/office/drawing/2010/main" val="0"/>
                      </a:ext>
                    </a:extLst>
                  </a:blip>
                  <a:stretch>
                    <a:fillRect/>
                  </a:stretch>
                </pic:blipFill>
                <pic:spPr>
                  <a:xfrm>
                    <a:off x="0" y="0"/>
                    <a:ext cx="1802765" cy="956945"/>
                  </a:xfrm>
                  <a:prstGeom prst="rect">
                    <a:avLst/>
                  </a:prstGeom>
                </pic:spPr>
              </pic:pic>
            </a:graphicData>
          </a:graphic>
          <wp14:sizeRelH relativeFrom="page">
            <wp14:pctWidth>0</wp14:pctWidth>
          </wp14:sizeRelH>
          <wp14:sizeRelV relativeFrom="page">
            <wp14:pctHeight>0</wp14:pctHeight>
          </wp14:sizeRelV>
        </wp:anchor>
      </w:drawing>
    </w:r>
    <w:r w:rsidR="00471F6E">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8F0F62" w14:textId="77777777" w:rsidR="00F10338" w:rsidRDefault="00F10338" w:rsidP="000F61C2">
      <w:pPr>
        <w:spacing w:line="240" w:lineRule="auto"/>
      </w:pPr>
      <w:r>
        <w:separator/>
      </w:r>
    </w:p>
  </w:footnote>
  <w:footnote w:type="continuationSeparator" w:id="0">
    <w:p w14:paraId="1F703406" w14:textId="77777777" w:rsidR="00F10338" w:rsidRDefault="00F10338" w:rsidP="000F61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nfach"/>
      <w:tblW w:w="0" w:type="auto"/>
      <w:tblLook w:val="04A0" w:firstRow="1" w:lastRow="0" w:firstColumn="1" w:lastColumn="0" w:noHBand="0" w:noVBand="1"/>
    </w:tblPr>
    <w:tblGrid>
      <w:gridCol w:w="4990"/>
    </w:tblGrid>
    <w:tr w:rsidR="002454F3" w:rsidRPr="00B01C4A" w14:paraId="2AB490C3" w14:textId="77777777" w:rsidTr="006B3B6D">
      <w:trPr>
        <w:trHeight w:hRule="exact" w:val="3742"/>
      </w:trPr>
      <w:tc>
        <w:tcPr>
          <w:tcW w:w="4990" w:type="dxa"/>
        </w:tcPr>
        <w:p w14:paraId="7640B033" w14:textId="77777777" w:rsidR="002454F3" w:rsidRPr="00B01C4A" w:rsidRDefault="002216BC" w:rsidP="002216BC">
          <w:pPr>
            <w:pStyle w:val="BildP2"/>
            <w:framePr w:w="4990" w:h="3572" w:hRule="exact" w:wrap="around" w:anchorLock="1"/>
          </w:pPr>
          <w:r>
            <w:rPr>
              <w:lang w:eastAsia="de-DE"/>
            </w:rPr>
            <w:drawing>
              <wp:inline distT="0" distB="0" distL="0" distR="0" wp14:anchorId="091EF1BE" wp14:editId="032CBC5A">
                <wp:extent cx="3166510" cy="2264817"/>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_Innen_B_cropped_CM-01_8.80x6,30cm.png"/>
                        <pic:cNvPicPr/>
                      </pic:nvPicPr>
                      <pic:blipFill>
                        <a:blip r:embed="rId1">
                          <a:extLst>
                            <a:ext uri="{28A0092B-C50C-407E-A947-70E740481C1C}">
                              <a14:useLocalDpi xmlns:a14="http://schemas.microsoft.com/office/drawing/2010/main" val="0"/>
                            </a:ext>
                          </a:extLst>
                        </a:blip>
                        <a:stretch>
                          <a:fillRect/>
                        </a:stretch>
                      </pic:blipFill>
                      <pic:spPr>
                        <a:xfrm>
                          <a:off x="0" y="0"/>
                          <a:ext cx="3166510" cy="2264817"/>
                        </a:xfrm>
                        <a:prstGeom prst="rect">
                          <a:avLst/>
                        </a:prstGeom>
                      </pic:spPr>
                    </pic:pic>
                  </a:graphicData>
                </a:graphic>
              </wp:inline>
            </w:drawing>
          </w:r>
        </w:p>
      </w:tc>
    </w:tr>
  </w:tbl>
  <w:p w14:paraId="6C22429B" w14:textId="77777777" w:rsidR="002454F3" w:rsidRDefault="002454F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nfach"/>
      <w:tblW w:w="0" w:type="auto"/>
      <w:tblLayout w:type="fixed"/>
      <w:tblLook w:val="04A0" w:firstRow="1" w:lastRow="0" w:firstColumn="1" w:lastColumn="0" w:noHBand="0" w:noVBand="1"/>
    </w:tblPr>
    <w:tblGrid>
      <w:gridCol w:w="4990"/>
    </w:tblGrid>
    <w:tr w:rsidR="00785A69" w:rsidRPr="002018EF" w14:paraId="49CAC208" w14:textId="77777777" w:rsidTr="002018EF">
      <w:trPr>
        <w:trHeight w:hRule="exact" w:val="9356"/>
      </w:trPr>
      <w:tc>
        <w:tcPr>
          <w:tcW w:w="4990" w:type="dxa"/>
        </w:tcPr>
        <w:p w14:paraId="47C77470" w14:textId="77777777" w:rsidR="00785A69" w:rsidRPr="002018EF" w:rsidRDefault="00483BA5" w:rsidP="002018EF">
          <w:pPr>
            <w:pStyle w:val="Titelgrafik"/>
            <w:framePr w:wrap="around"/>
          </w:pPr>
          <w:r w:rsidRPr="002018EF">
            <w:rPr>
              <w:lang w:eastAsia="de-DE"/>
            </w:rPr>
            <w:drawing>
              <wp:inline distT="0" distB="0" distL="0" distR="0" wp14:anchorId="66427041" wp14:editId="1DD96A39">
                <wp:extent cx="3178197" cy="5940000"/>
                <wp:effectExtent l="0" t="0" r="3175" b="381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_Cover_100x180.jpg"/>
                        <pic:cNvPicPr/>
                      </pic:nvPicPr>
                      <pic:blipFill>
                        <a:blip r:embed="rId1">
                          <a:extLst>
                            <a:ext uri="{28A0092B-C50C-407E-A947-70E740481C1C}">
                              <a14:useLocalDpi xmlns:a14="http://schemas.microsoft.com/office/drawing/2010/main" val="0"/>
                            </a:ext>
                          </a:extLst>
                        </a:blip>
                        <a:stretch>
                          <a:fillRect/>
                        </a:stretch>
                      </pic:blipFill>
                      <pic:spPr>
                        <a:xfrm>
                          <a:off x="0" y="0"/>
                          <a:ext cx="3178197" cy="5940000"/>
                        </a:xfrm>
                        <a:prstGeom prst="rect">
                          <a:avLst/>
                        </a:prstGeom>
                      </pic:spPr>
                    </pic:pic>
                  </a:graphicData>
                </a:graphic>
              </wp:inline>
            </w:drawing>
          </w:r>
        </w:p>
      </w:tc>
    </w:tr>
  </w:tbl>
  <w:tbl>
    <w:tblPr>
      <w:tblStyle w:val="einfach"/>
      <w:tblW w:w="0" w:type="auto"/>
      <w:tblLook w:val="04A0" w:firstRow="1" w:lastRow="0" w:firstColumn="1" w:lastColumn="0" w:noHBand="0" w:noVBand="1"/>
    </w:tblPr>
    <w:tblGrid>
      <w:gridCol w:w="4876"/>
    </w:tblGrid>
    <w:tr w:rsidR="00394996" w:rsidRPr="00B01C4A" w14:paraId="63D4466E" w14:textId="77777777" w:rsidTr="00321AF7">
      <w:trPr>
        <w:trHeight w:hRule="exact" w:val="3572"/>
      </w:trPr>
      <w:tc>
        <w:tcPr>
          <w:tcW w:w="4876" w:type="dxa"/>
        </w:tcPr>
        <w:p w14:paraId="0282827A" w14:textId="77777777" w:rsidR="00394996" w:rsidRPr="00B01C4A" w:rsidRDefault="00483BA5" w:rsidP="004D5303">
          <w:pPr>
            <w:pStyle w:val="BildP1"/>
            <w:framePr w:w="4876" w:wrap="around" w:anchorLock="1"/>
          </w:pPr>
          <w:r w:rsidRPr="00B01C4A">
            <w:rPr>
              <w:lang w:eastAsia="de-DE"/>
            </w:rPr>
            <w:drawing>
              <wp:inline distT="0" distB="0" distL="0" distR="0" wp14:anchorId="38CCD9CF" wp14:editId="25CCB085">
                <wp:extent cx="3316223" cy="2261062"/>
                <wp:effectExtent l="0" t="0" r="0" b="635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_optional_93x63.jpg"/>
                        <pic:cNvPicPr/>
                      </pic:nvPicPr>
                      <pic:blipFill rotWithShape="1">
                        <a:blip r:embed="rId2">
                          <a:extLst>
                            <a:ext uri="{28A0092B-C50C-407E-A947-70E740481C1C}">
                              <a14:useLocalDpi xmlns:a14="http://schemas.microsoft.com/office/drawing/2010/main" val="0"/>
                            </a:ext>
                          </a:extLst>
                        </a:blip>
                        <a:srcRect l="2678" r="-2678"/>
                        <a:stretch/>
                      </pic:blipFill>
                      <pic:spPr>
                        <a:xfrm>
                          <a:off x="0" y="0"/>
                          <a:ext cx="3316223" cy="2261062"/>
                        </a:xfrm>
                        <a:prstGeom prst="rect">
                          <a:avLst/>
                        </a:prstGeom>
                      </pic:spPr>
                    </pic:pic>
                  </a:graphicData>
                </a:graphic>
              </wp:inline>
            </w:drawing>
          </w:r>
        </w:p>
      </w:tc>
    </w:tr>
  </w:tbl>
  <w:p w14:paraId="619EC812" w14:textId="7B252184" w:rsidR="000F61C2" w:rsidRDefault="00D947F8">
    <w:pPr>
      <w:pStyle w:val="Kopfzeile"/>
    </w:pPr>
    <w:r>
      <w:rPr>
        <w:noProof/>
        <w:lang w:eastAsia="de-DE"/>
      </w:rPr>
      <w:drawing>
        <wp:anchor distT="0" distB="0" distL="114300" distR="114300" simplePos="0" relativeHeight="251669504" behindDoc="1" locked="1" layoutInCell="1" allowOverlap="1" wp14:anchorId="410FD644" wp14:editId="5A83BA24">
          <wp:simplePos x="0" y="0"/>
          <wp:positionH relativeFrom="page">
            <wp:posOffset>9078595</wp:posOffset>
          </wp:positionH>
          <wp:positionV relativeFrom="page">
            <wp:posOffset>229870</wp:posOffset>
          </wp:positionV>
          <wp:extent cx="1236345" cy="503555"/>
          <wp:effectExtent l="0" t="0" r="1905" b="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lpha_Dekade_Logo.jpg"/>
                  <pic:cNvPicPr/>
                </pic:nvPicPr>
                <pic:blipFill>
                  <a:blip r:embed="rId3">
                    <a:extLst>
                      <a:ext uri="{28A0092B-C50C-407E-A947-70E740481C1C}">
                        <a14:useLocalDpi xmlns:a14="http://schemas.microsoft.com/office/drawing/2010/main" val="0"/>
                      </a:ext>
                    </a:extLst>
                  </a:blip>
                  <a:stretch>
                    <a:fillRect/>
                  </a:stretch>
                </pic:blipFill>
                <pic:spPr>
                  <a:xfrm>
                    <a:off x="0" y="0"/>
                    <a:ext cx="1236345" cy="503555"/>
                  </a:xfrm>
                  <a:prstGeom prst="rect">
                    <a:avLst/>
                  </a:prstGeom>
                </pic:spPr>
              </pic:pic>
            </a:graphicData>
          </a:graphic>
          <wp14:sizeRelH relativeFrom="margin">
            <wp14:pctWidth>0</wp14:pctWidth>
          </wp14:sizeRelH>
          <wp14:sizeRelV relativeFrom="margin">
            <wp14:pctHeight>0</wp14:pctHeight>
          </wp14:sizeRelV>
        </wp:anchor>
      </w:drawing>
    </w:r>
    <w:r w:rsidR="00F7647C">
      <w:rPr>
        <w:noProof/>
        <w:lang w:eastAsia="de-DE"/>
      </w:rPr>
      <w:drawing>
        <wp:anchor distT="0" distB="0" distL="114300" distR="114300" simplePos="0" relativeHeight="251664384" behindDoc="1" locked="1" layoutInCell="1" allowOverlap="1" wp14:anchorId="4E1E9188" wp14:editId="1906E64E">
          <wp:simplePos x="0" y="0"/>
          <wp:positionH relativeFrom="page">
            <wp:posOffset>7315200</wp:posOffset>
          </wp:positionH>
          <wp:positionV relativeFrom="page">
            <wp:posOffset>236220</wp:posOffset>
          </wp:positionV>
          <wp:extent cx="1439545" cy="507365"/>
          <wp:effectExtent l="0" t="0" r="0" b="635"/>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4">
                    <a:extLst>
                      <a:ext uri="{28A0092B-C50C-407E-A947-70E740481C1C}">
                        <a14:useLocalDpi xmlns:a14="http://schemas.microsoft.com/office/drawing/2010/main" val="0"/>
                      </a:ext>
                    </a:extLst>
                  </a:blip>
                  <a:stretch>
                    <a:fillRect/>
                  </a:stretch>
                </pic:blipFill>
                <pic:spPr>
                  <a:xfrm>
                    <a:off x="0" y="0"/>
                    <a:ext cx="1439545" cy="50736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displayBackgroundShap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1D87"/>
    <w:rsid w:val="000023AA"/>
    <w:rsid w:val="00004EA4"/>
    <w:rsid w:val="000424BB"/>
    <w:rsid w:val="00062799"/>
    <w:rsid w:val="00083B37"/>
    <w:rsid w:val="000A7892"/>
    <w:rsid w:val="000D416E"/>
    <w:rsid w:val="000E741A"/>
    <w:rsid w:val="000F61C2"/>
    <w:rsid w:val="001440FD"/>
    <w:rsid w:val="00147904"/>
    <w:rsid w:val="00151E52"/>
    <w:rsid w:val="00175E81"/>
    <w:rsid w:val="00192786"/>
    <w:rsid w:val="001A1015"/>
    <w:rsid w:val="001D0ABD"/>
    <w:rsid w:val="001D66F7"/>
    <w:rsid w:val="001E77EA"/>
    <w:rsid w:val="00200B96"/>
    <w:rsid w:val="002018EF"/>
    <w:rsid w:val="00201DED"/>
    <w:rsid w:val="00202647"/>
    <w:rsid w:val="00210A82"/>
    <w:rsid w:val="002216BC"/>
    <w:rsid w:val="0023190E"/>
    <w:rsid w:val="002454F3"/>
    <w:rsid w:val="00250DAE"/>
    <w:rsid w:val="00260E1F"/>
    <w:rsid w:val="00266847"/>
    <w:rsid w:val="002800EC"/>
    <w:rsid w:val="002814D0"/>
    <w:rsid w:val="0029575A"/>
    <w:rsid w:val="002E5266"/>
    <w:rsid w:val="002E63A2"/>
    <w:rsid w:val="002F5539"/>
    <w:rsid w:val="00302643"/>
    <w:rsid w:val="00313832"/>
    <w:rsid w:val="00315032"/>
    <w:rsid w:val="003176B2"/>
    <w:rsid w:val="003210EF"/>
    <w:rsid w:val="00321AF7"/>
    <w:rsid w:val="00355526"/>
    <w:rsid w:val="00381BE3"/>
    <w:rsid w:val="00382FE7"/>
    <w:rsid w:val="0039225E"/>
    <w:rsid w:val="00394996"/>
    <w:rsid w:val="003A5515"/>
    <w:rsid w:val="003B543D"/>
    <w:rsid w:val="003C791A"/>
    <w:rsid w:val="003D66F0"/>
    <w:rsid w:val="00402783"/>
    <w:rsid w:val="00404E7C"/>
    <w:rsid w:val="004068DF"/>
    <w:rsid w:val="00407065"/>
    <w:rsid w:val="00423692"/>
    <w:rsid w:val="004251F2"/>
    <w:rsid w:val="00433464"/>
    <w:rsid w:val="00444E8B"/>
    <w:rsid w:val="00451C9D"/>
    <w:rsid w:val="004547A9"/>
    <w:rsid w:val="004709AD"/>
    <w:rsid w:val="00471F6E"/>
    <w:rsid w:val="00483BA5"/>
    <w:rsid w:val="00485135"/>
    <w:rsid w:val="00493746"/>
    <w:rsid w:val="004A117F"/>
    <w:rsid w:val="004B1F4F"/>
    <w:rsid w:val="004D5303"/>
    <w:rsid w:val="004E25D5"/>
    <w:rsid w:val="004F14FA"/>
    <w:rsid w:val="004F1BA9"/>
    <w:rsid w:val="005512AE"/>
    <w:rsid w:val="005558BA"/>
    <w:rsid w:val="005676BE"/>
    <w:rsid w:val="00585D6D"/>
    <w:rsid w:val="0059509D"/>
    <w:rsid w:val="00595749"/>
    <w:rsid w:val="005973D5"/>
    <w:rsid w:val="005B3690"/>
    <w:rsid w:val="005F2305"/>
    <w:rsid w:val="00603D54"/>
    <w:rsid w:val="006150DD"/>
    <w:rsid w:val="00640FF5"/>
    <w:rsid w:val="00647946"/>
    <w:rsid w:val="00663F0D"/>
    <w:rsid w:val="00672984"/>
    <w:rsid w:val="00686953"/>
    <w:rsid w:val="006946AA"/>
    <w:rsid w:val="006A782E"/>
    <w:rsid w:val="006B3B6D"/>
    <w:rsid w:val="006B58D9"/>
    <w:rsid w:val="006C1F9C"/>
    <w:rsid w:val="006C1FEC"/>
    <w:rsid w:val="006C36F4"/>
    <w:rsid w:val="006C39DE"/>
    <w:rsid w:val="006E1564"/>
    <w:rsid w:val="006E1D8A"/>
    <w:rsid w:val="006E271C"/>
    <w:rsid w:val="006F4DC6"/>
    <w:rsid w:val="006F7C7F"/>
    <w:rsid w:val="007065D0"/>
    <w:rsid w:val="007105BE"/>
    <w:rsid w:val="0071631C"/>
    <w:rsid w:val="00740939"/>
    <w:rsid w:val="00762459"/>
    <w:rsid w:val="0078397D"/>
    <w:rsid w:val="00785A69"/>
    <w:rsid w:val="007B5363"/>
    <w:rsid w:val="007B7E80"/>
    <w:rsid w:val="00854E7E"/>
    <w:rsid w:val="008932D4"/>
    <w:rsid w:val="008B62B2"/>
    <w:rsid w:val="008C77CA"/>
    <w:rsid w:val="008D5762"/>
    <w:rsid w:val="008E22E0"/>
    <w:rsid w:val="00903954"/>
    <w:rsid w:val="00904DF5"/>
    <w:rsid w:val="00927CF8"/>
    <w:rsid w:val="00950102"/>
    <w:rsid w:val="00962A32"/>
    <w:rsid w:val="00972361"/>
    <w:rsid w:val="00986406"/>
    <w:rsid w:val="00987F84"/>
    <w:rsid w:val="009A5C8E"/>
    <w:rsid w:val="009C556D"/>
    <w:rsid w:val="009C689A"/>
    <w:rsid w:val="009D1CE6"/>
    <w:rsid w:val="009E21A8"/>
    <w:rsid w:val="009F1181"/>
    <w:rsid w:val="009F35DF"/>
    <w:rsid w:val="009F5C76"/>
    <w:rsid w:val="00A01B26"/>
    <w:rsid w:val="00A051DA"/>
    <w:rsid w:val="00A2450D"/>
    <w:rsid w:val="00A249F4"/>
    <w:rsid w:val="00A36E49"/>
    <w:rsid w:val="00A37895"/>
    <w:rsid w:val="00A6737E"/>
    <w:rsid w:val="00A83CD0"/>
    <w:rsid w:val="00AA4A2B"/>
    <w:rsid w:val="00AB5A12"/>
    <w:rsid w:val="00AC74C9"/>
    <w:rsid w:val="00AD13DA"/>
    <w:rsid w:val="00AD40A3"/>
    <w:rsid w:val="00B01C4A"/>
    <w:rsid w:val="00B057FD"/>
    <w:rsid w:val="00B10E9A"/>
    <w:rsid w:val="00B226FF"/>
    <w:rsid w:val="00B24702"/>
    <w:rsid w:val="00B259D2"/>
    <w:rsid w:val="00B265E6"/>
    <w:rsid w:val="00B53656"/>
    <w:rsid w:val="00B56269"/>
    <w:rsid w:val="00B65041"/>
    <w:rsid w:val="00B83F88"/>
    <w:rsid w:val="00BB736D"/>
    <w:rsid w:val="00BE31D4"/>
    <w:rsid w:val="00C14AAC"/>
    <w:rsid w:val="00C14E55"/>
    <w:rsid w:val="00C2703C"/>
    <w:rsid w:val="00C3281B"/>
    <w:rsid w:val="00C36082"/>
    <w:rsid w:val="00C40230"/>
    <w:rsid w:val="00C576D9"/>
    <w:rsid w:val="00C70358"/>
    <w:rsid w:val="00C96003"/>
    <w:rsid w:val="00CA3056"/>
    <w:rsid w:val="00CA4895"/>
    <w:rsid w:val="00CA7F59"/>
    <w:rsid w:val="00CB50B9"/>
    <w:rsid w:val="00CB68A9"/>
    <w:rsid w:val="00CC3F53"/>
    <w:rsid w:val="00CC4DE2"/>
    <w:rsid w:val="00CF271B"/>
    <w:rsid w:val="00D4540C"/>
    <w:rsid w:val="00D55C6D"/>
    <w:rsid w:val="00D62C58"/>
    <w:rsid w:val="00D67D78"/>
    <w:rsid w:val="00D87CC1"/>
    <w:rsid w:val="00D93FA7"/>
    <w:rsid w:val="00D947F8"/>
    <w:rsid w:val="00D96477"/>
    <w:rsid w:val="00DA111A"/>
    <w:rsid w:val="00DB3830"/>
    <w:rsid w:val="00DC71F1"/>
    <w:rsid w:val="00DE374A"/>
    <w:rsid w:val="00DE6A2C"/>
    <w:rsid w:val="00E069C1"/>
    <w:rsid w:val="00E13A38"/>
    <w:rsid w:val="00E168EF"/>
    <w:rsid w:val="00E16BF2"/>
    <w:rsid w:val="00E3057C"/>
    <w:rsid w:val="00E339A4"/>
    <w:rsid w:val="00E37E1B"/>
    <w:rsid w:val="00E41AA4"/>
    <w:rsid w:val="00E50F07"/>
    <w:rsid w:val="00E5328E"/>
    <w:rsid w:val="00E60688"/>
    <w:rsid w:val="00E63611"/>
    <w:rsid w:val="00E71857"/>
    <w:rsid w:val="00E75203"/>
    <w:rsid w:val="00E8000D"/>
    <w:rsid w:val="00E808A5"/>
    <w:rsid w:val="00E834A8"/>
    <w:rsid w:val="00EC1D87"/>
    <w:rsid w:val="00EC2FDA"/>
    <w:rsid w:val="00EC30BA"/>
    <w:rsid w:val="00EC3DB4"/>
    <w:rsid w:val="00EC6029"/>
    <w:rsid w:val="00ED158A"/>
    <w:rsid w:val="00ED5F9D"/>
    <w:rsid w:val="00EE41B6"/>
    <w:rsid w:val="00EF6A9B"/>
    <w:rsid w:val="00F00E72"/>
    <w:rsid w:val="00F01993"/>
    <w:rsid w:val="00F10338"/>
    <w:rsid w:val="00F4257E"/>
    <w:rsid w:val="00F54A13"/>
    <w:rsid w:val="00F55C94"/>
    <w:rsid w:val="00F56D75"/>
    <w:rsid w:val="00F7647C"/>
    <w:rsid w:val="00F769F6"/>
    <w:rsid w:val="00F81848"/>
    <w:rsid w:val="00F846DC"/>
    <w:rsid w:val="00F97875"/>
    <w:rsid w:val="00FA0469"/>
    <w:rsid w:val="00FA4A50"/>
    <w:rsid w:val="00FC0BDA"/>
    <w:rsid w:val="00FC2A6D"/>
    <w:rsid w:val="00FC5E09"/>
    <w:rsid w:val="00FD6E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F746EA"/>
  <w15:docId w15:val="{32A7872B-835D-E94B-9AD9-482EEB537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Bidi"/>
        <w:color w:val="000000"/>
        <w:sz w:val="24"/>
        <w:szCs w:val="24"/>
        <w:lang w:val="de-DE" w:eastAsia="en-US" w:bidi="ar-SA"/>
      </w:rPr>
    </w:rPrDefault>
    <w:pPrDefault>
      <w:pPr>
        <w:spacing w:after="140" w:line="28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018EF"/>
  </w:style>
  <w:style w:type="paragraph" w:styleId="berschrift1">
    <w:name w:val="heading 1"/>
    <w:basedOn w:val="Standard"/>
    <w:next w:val="Standard"/>
    <w:link w:val="berschrift1Zchn"/>
    <w:uiPriority w:val="9"/>
    <w:qFormat/>
    <w:rsid w:val="00313832"/>
    <w:pPr>
      <w:keepNext/>
      <w:keepLines/>
      <w:spacing w:after="420" w:line="490" w:lineRule="exact"/>
      <w:contextualSpacing/>
      <w:outlineLvl w:val="0"/>
    </w:pPr>
    <w:rPr>
      <w:rFonts w:eastAsiaTheme="majorEastAsia" w:cstheme="majorBidi"/>
      <w:b/>
      <w:color w:val="D9272E"/>
      <w:sz w:val="48"/>
      <w:szCs w:val="32"/>
    </w:rPr>
  </w:style>
  <w:style w:type="paragraph" w:styleId="berschrift2">
    <w:name w:val="heading 2"/>
    <w:basedOn w:val="Standard"/>
    <w:next w:val="Standard"/>
    <w:link w:val="berschrift2Zchn"/>
    <w:uiPriority w:val="9"/>
    <w:qFormat/>
    <w:rsid w:val="006C1F9C"/>
    <w:pPr>
      <w:contextualSpacing/>
      <w:outlineLvl w:val="1"/>
    </w:pPr>
    <w:rPr>
      <w:b/>
      <w:bCs/>
      <w:color w:val="00AEE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semiHidden/>
    <w:unhideWhenUsed/>
    <w:rsid w:val="000F61C2"/>
    <w:rPr>
      <w:color w:val="auto"/>
      <w:u w:val="none"/>
    </w:rPr>
  </w:style>
  <w:style w:type="paragraph" w:styleId="Kopfzeile">
    <w:name w:val="header"/>
    <w:basedOn w:val="Standard"/>
    <w:link w:val="KopfzeileZchn"/>
    <w:uiPriority w:val="99"/>
    <w:semiHidden/>
    <w:rsid w:val="00C40230"/>
    <w:pPr>
      <w:tabs>
        <w:tab w:val="center" w:pos="4536"/>
        <w:tab w:val="right" w:pos="9072"/>
      </w:tabs>
      <w:spacing w:line="240" w:lineRule="auto"/>
    </w:pPr>
    <w:rPr>
      <w:color w:val="FFFFFF"/>
      <w:sz w:val="16"/>
    </w:rPr>
  </w:style>
  <w:style w:type="character" w:customStyle="1" w:styleId="KopfzeileZchn">
    <w:name w:val="Kopfzeile Zchn"/>
    <w:basedOn w:val="Absatz-Standardschriftart"/>
    <w:link w:val="Kopfzeile"/>
    <w:uiPriority w:val="99"/>
    <w:semiHidden/>
    <w:rsid w:val="00C40230"/>
    <w:rPr>
      <w:color w:val="FFFFFF"/>
      <w:sz w:val="16"/>
    </w:rPr>
  </w:style>
  <w:style w:type="character" w:customStyle="1" w:styleId="berschrift1Zchn">
    <w:name w:val="Überschrift 1 Zchn"/>
    <w:basedOn w:val="Absatz-Standardschriftart"/>
    <w:link w:val="berschrift1"/>
    <w:uiPriority w:val="9"/>
    <w:rsid w:val="00313832"/>
    <w:rPr>
      <w:rFonts w:eastAsiaTheme="majorEastAsia" w:cstheme="majorBidi"/>
      <w:b/>
      <w:color w:val="D9272E"/>
      <w:sz w:val="48"/>
      <w:szCs w:val="32"/>
    </w:rPr>
  </w:style>
  <w:style w:type="paragraph" w:styleId="Fuzeile">
    <w:name w:val="footer"/>
    <w:basedOn w:val="Standard"/>
    <w:link w:val="FuzeileZchn"/>
    <w:uiPriority w:val="99"/>
    <w:semiHidden/>
    <w:rsid w:val="00C40230"/>
    <w:pPr>
      <w:tabs>
        <w:tab w:val="center" w:pos="4536"/>
        <w:tab w:val="right" w:pos="9072"/>
      </w:tabs>
      <w:spacing w:line="240" w:lineRule="auto"/>
    </w:pPr>
    <w:rPr>
      <w:color w:val="FFFFFF"/>
      <w:sz w:val="16"/>
    </w:rPr>
  </w:style>
  <w:style w:type="character" w:customStyle="1" w:styleId="FuzeileZchn">
    <w:name w:val="Fußzeile Zchn"/>
    <w:basedOn w:val="Absatz-Standardschriftart"/>
    <w:link w:val="Fuzeile"/>
    <w:uiPriority w:val="99"/>
    <w:semiHidden/>
    <w:rsid w:val="00C40230"/>
    <w:rPr>
      <w:color w:val="FFFFFF"/>
      <w:sz w:val="16"/>
    </w:rPr>
  </w:style>
  <w:style w:type="paragraph" w:styleId="StandardWeb">
    <w:name w:val="Normal (Web)"/>
    <w:basedOn w:val="Standard"/>
    <w:uiPriority w:val="99"/>
    <w:semiHidden/>
    <w:rsid w:val="005973D5"/>
    <w:pPr>
      <w:spacing w:before="100" w:beforeAutospacing="1" w:after="100" w:afterAutospacing="1" w:line="240" w:lineRule="auto"/>
    </w:pPr>
    <w:rPr>
      <w:rFonts w:ascii="Times New Roman" w:eastAsia="Times New Roman" w:hAnsi="Times New Roman" w:cs="Times New Roman"/>
      <w:lang w:val="en-GB" w:eastAsia="en-GB"/>
    </w:rPr>
  </w:style>
  <w:style w:type="paragraph" w:styleId="Titel">
    <w:name w:val="Title"/>
    <w:basedOn w:val="Standard"/>
    <w:next w:val="Untertitel"/>
    <w:link w:val="TitelZchn"/>
    <w:uiPriority w:val="10"/>
    <w:qFormat/>
    <w:rsid w:val="00FA4A50"/>
    <w:pPr>
      <w:spacing w:line="630" w:lineRule="exact"/>
      <w:contextualSpacing/>
    </w:pPr>
    <w:rPr>
      <w:rFonts w:eastAsiaTheme="majorEastAsia" w:cstheme="majorBidi"/>
      <w:b/>
      <w:color w:val="auto"/>
      <w:kern w:val="28"/>
      <w:sz w:val="55"/>
      <w:szCs w:val="56"/>
    </w:rPr>
  </w:style>
  <w:style w:type="character" w:customStyle="1" w:styleId="TitelZchn">
    <w:name w:val="Titel Zchn"/>
    <w:basedOn w:val="Absatz-Standardschriftart"/>
    <w:link w:val="Titel"/>
    <w:uiPriority w:val="10"/>
    <w:rsid w:val="00FA4A50"/>
    <w:rPr>
      <w:rFonts w:eastAsiaTheme="majorEastAsia" w:cstheme="majorBidi"/>
      <w:b/>
      <w:color w:val="auto"/>
      <w:kern w:val="28"/>
      <w:sz w:val="55"/>
      <w:szCs w:val="56"/>
    </w:rPr>
  </w:style>
  <w:style w:type="paragraph" w:customStyle="1" w:styleId="Titelgrafik">
    <w:name w:val="Titelgrafik"/>
    <w:basedOn w:val="Standard"/>
    <w:qFormat/>
    <w:rsid w:val="004D5303"/>
    <w:pPr>
      <w:framePr w:w="4990" w:h="9356" w:hRule="exact" w:hSpace="142" w:wrap="around" w:vAnchor="page" w:hAnchor="page" w:x="11522" w:y="2241" w:anchorLock="1"/>
    </w:pPr>
    <w:rPr>
      <w:noProof/>
    </w:rPr>
  </w:style>
  <w:style w:type="paragraph" w:styleId="Untertitel">
    <w:name w:val="Subtitle"/>
    <w:basedOn w:val="Standard"/>
    <w:link w:val="UntertitelZchn"/>
    <w:uiPriority w:val="11"/>
    <w:qFormat/>
    <w:rsid w:val="005B3690"/>
    <w:pPr>
      <w:numPr>
        <w:ilvl w:val="1"/>
      </w:numPr>
      <w:spacing w:after="0" w:line="280" w:lineRule="exact"/>
    </w:pPr>
    <w:rPr>
      <w:rFonts w:eastAsiaTheme="minorEastAsia"/>
      <w:b/>
      <w:color w:val="auto"/>
    </w:rPr>
  </w:style>
  <w:style w:type="character" w:customStyle="1" w:styleId="UntertitelZchn">
    <w:name w:val="Untertitel Zchn"/>
    <w:basedOn w:val="Absatz-Standardschriftart"/>
    <w:link w:val="Untertitel"/>
    <w:uiPriority w:val="11"/>
    <w:rsid w:val="005B3690"/>
    <w:rPr>
      <w:rFonts w:eastAsiaTheme="minorEastAsia"/>
      <w:b/>
      <w:color w:val="auto"/>
    </w:rPr>
  </w:style>
  <w:style w:type="paragraph" w:styleId="Sprechblasentext">
    <w:name w:val="Balloon Text"/>
    <w:basedOn w:val="Standard"/>
    <w:link w:val="SprechblasentextZchn"/>
    <w:uiPriority w:val="99"/>
    <w:semiHidden/>
    <w:unhideWhenUsed/>
    <w:rsid w:val="0071631C"/>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1631C"/>
    <w:rPr>
      <w:rFonts w:ascii="Segoe UI" w:hAnsi="Segoe UI" w:cs="Segoe UI"/>
      <w:sz w:val="18"/>
      <w:szCs w:val="18"/>
    </w:rPr>
  </w:style>
  <w:style w:type="paragraph" w:customStyle="1" w:styleId="weiss1pt">
    <w:name w:val="weiss 1pt"/>
    <w:basedOn w:val="Standard"/>
    <w:semiHidden/>
    <w:qFormat/>
    <w:rsid w:val="00D93FA7"/>
    <w:pPr>
      <w:spacing w:line="20" w:lineRule="atLeast"/>
    </w:pPr>
    <w:rPr>
      <w:noProof/>
      <w:color w:val="FFFFFF"/>
      <w:lang w:eastAsia="de-DE"/>
    </w:rPr>
  </w:style>
  <w:style w:type="character" w:customStyle="1" w:styleId="berschrift2Zchn">
    <w:name w:val="Überschrift 2 Zchn"/>
    <w:basedOn w:val="Absatz-Standardschriftart"/>
    <w:link w:val="berschrift2"/>
    <w:uiPriority w:val="9"/>
    <w:rsid w:val="006C1F9C"/>
    <w:rPr>
      <w:b/>
      <w:bCs/>
      <w:color w:val="00AEEF"/>
    </w:rPr>
  </w:style>
  <w:style w:type="paragraph" w:customStyle="1" w:styleId="Linie">
    <w:name w:val="Linie"/>
    <w:basedOn w:val="Standard"/>
    <w:next w:val="Standard"/>
    <w:qFormat/>
    <w:rsid w:val="005B3690"/>
    <w:pPr>
      <w:pBdr>
        <w:top w:val="single" w:sz="4" w:space="1" w:color="auto"/>
      </w:pBdr>
      <w:spacing w:before="70" w:after="0" w:line="70" w:lineRule="exact"/>
      <w:jc w:val="both"/>
    </w:pPr>
    <w:rPr>
      <w:rFonts w:eastAsia="Times New Roman" w:cs="Times New Roman"/>
      <w:color w:val="auto"/>
      <w:szCs w:val="18"/>
      <w:lang w:eastAsia="de-DE"/>
    </w:rPr>
  </w:style>
  <w:style w:type="paragraph" w:customStyle="1" w:styleId="Zwischentitel">
    <w:name w:val="Zwischentitel"/>
    <w:basedOn w:val="Standard"/>
    <w:qFormat/>
    <w:rsid w:val="004D5303"/>
    <w:pPr>
      <w:framePr w:w="4990" w:h="1701" w:hSpace="142" w:wrap="around" w:vAnchor="page" w:hAnchor="page" w:x="341" w:y="4061" w:anchorLock="1"/>
      <w:spacing w:after="0" w:line="490" w:lineRule="exact"/>
    </w:pPr>
    <w:rPr>
      <w:b/>
      <w:bCs/>
      <w:color w:val="D9272E"/>
      <w:sz w:val="48"/>
      <w:szCs w:val="48"/>
    </w:rPr>
  </w:style>
  <w:style w:type="paragraph" w:customStyle="1" w:styleId="StandardFett">
    <w:name w:val="Standard Fett"/>
    <w:basedOn w:val="Standard"/>
    <w:next w:val="Standard"/>
    <w:qFormat/>
    <w:rsid w:val="000424BB"/>
    <w:rPr>
      <w:b/>
    </w:rPr>
  </w:style>
  <w:style w:type="paragraph" w:customStyle="1" w:styleId="StandardKursiv">
    <w:name w:val="Standard Kursiv"/>
    <w:basedOn w:val="Standard"/>
    <w:qFormat/>
    <w:rsid w:val="000424BB"/>
    <w:rPr>
      <w:i/>
    </w:rPr>
  </w:style>
  <w:style w:type="paragraph" w:customStyle="1" w:styleId="MGH1">
    <w:name w:val="MGH 1"/>
    <w:basedOn w:val="Standard"/>
    <w:qFormat/>
    <w:rsid w:val="00D62C58"/>
    <w:pPr>
      <w:framePr w:w="3932" w:h="2683" w:hRule="exact" w:hSpace="142" w:vSpace="142" w:wrap="notBeside" w:vAnchor="page" w:hAnchor="page" w:x="844" w:y="5383" w:anchorLock="1"/>
    </w:pPr>
    <w:rPr>
      <w:bCs/>
      <w:color w:val="FFFFFF" w:themeColor="background1"/>
    </w:rPr>
  </w:style>
  <w:style w:type="paragraph" w:customStyle="1" w:styleId="MGH2">
    <w:name w:val="MGH 2"/>
    <w:basedOn w:val="Standard"/>
    <w:qFormat/>
    <w:rsid w:val="004D5303"/>
    <w:pPr>
      <w:framePr w:w="4173" w:h="1202" w:hRule="exact" w:hSpace="142" w:vSpace="142" w:wrap="notBeside" w:vAnchor="page" w:hAnchor="page" w:x="744" w:y="8183" w:anchorLock="1"/>
    </w:pPr>
    <w:rPr>
      <w:bCs/>
      <w:color w:val="FFFFFF" w:themeColor="background1"/>
    </w:rPr>
  </w:style>
  <w:style w:type="paragraph" w:customStyle="1" w:styleId="MGH3">
    <w:name w:val="MGH 3"/>
    <w:basedOn w:val="Standard"/>
    <w:qFormat/>
    <w:rsid w:val="004D5303"/>
    <w:pPr>
      <w:framePr w:w="3912" w:h="1610" w:hRule="exact" w:hSpace="142" w:vSpace="142" w:wrap="notBeside" w:vAnchor="page" w:hAnchor="page" w:x="931" w:y="9753" w:anchorLock="1"/>
    </w:pPr>
    <w:rPr>
      <w:bCs/>
      <w:color w:val="auto"/>
    </w:rPr>
  </w:style>
  <w:style w:type="table" w:styleId="Tabellenraster">
    <w:name w:val="Table Grid"/>
    <w:basedOn w:val="NormaleTabelle"/>
    <w:uiPriority w:val="39"/>
    <w:rsid w:val="006C39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NormaleTabelle"/>
    <w:uiPriority w:val="99"/>
    <w:rsid w:val="001440FD"/>
    <w:tblPr>
      <w:tblCellMar>
        <w:left w:w="0" w:type="dxa"/>
        <w:right w:w="0" w:type="dxa"/>
      </w:tblCellMar>
    </w:tblPr>
  </w:style>
  <w:style w:type="table" w:customStyle="1" w:styleId="Infobox">
    <w:name w:val="_Infobox"/>
    <w:basedOn w:val="NormaleTabelle"/>
    <w:uiPriority w:val="99"/>
    <w:rsid w:val="006150DD"/>
    <w:pPr>
      <w:spacing w:line="240" w:lineRule="auto"/>
    </w:pPr>
    <w:tblPr>
      <w:tblCellMar>
        <w:top w:w="85" w:type="dxa"/>
        <w:bottom w:w="85" w:type="dxa"/>
      </w:tblCellMar>
    </w:tblPr>
    <w:tcPr>
      <w:shd w:val="clear" w:color="auto" w:fill="D9EBF8"/>
    </w:tcPr>
  </w:style>
  <w:style w:type="character" w:customStyle="1" w:styleId="AuszeichnungFett">
    <w:name w:val="Auszeichnung Fett"/>
    <w:basedOn w:val="Absatz-Standardschriftart"/>
    <w:uiPriority w:val="1"/>
    <w:qFormat/>
    <w:rsid w:val="00DE6A2C"/>
    <w:rPr>
      <w:b/>
    </w:rPr>
  </w:style>
  <w:style w:type="paragraph" w:customStyle="1" w:styleId="Pa1">
    <w:name w:val="Pa1"/>
    <w:basedOn w:val="Standard"/>
    <w:next w:val="Standard"/>
    <w:uiPriority w:val="99"/>
    <w:rsid w:val="00147904"/>
    <w:pPr>
      <w:autoSpaceDE w:val="0"/>
      <w:autoSpaceDN w:val="0"/>
      <w:adjustRightInd w:val="0"/>
      <w:spacing w:after="0" w:line="241" w:lineRule="atLeast"/>
    </w:pPr>
    <w:rPr>
      <w:rFonts w:cs="Calibri"/>
    </w:rPr>
  </w:style>
  <w:style w:type="character" w:customStyle="1" w:styleId="AuszeichnungFettRot">
    <w:name w:val="Auszeichnung Fett Rot"/>
    <w:basedOn w:val="Absatz-Standardschriftart"/>
    <w:uiPriority w:val="1"/>
    <w:qFormat/>
    <w:rsid w:val="00313832"/>
    <w:rPr>
      <w:b/>
      <w:bCs/>
      <w:color w:val="D9272E"/>
    </w:rPr>
  </w:style>
  <w:style w:type="paragraph" w:customStyle="1" w:styleId="ffnungszeiten">
    <w:name w:val="Öffnungszeiten"/>
    <w:basedOn w:val="Standard"/>
    <w:qFormat/>
    <w:rsid w:val="00313832"/>
    <w:pPr>
      <w:tabs>
        <w:tab w:val="left" w:pos="1418"/>
      </w:tabs>
      <w:contextualSpacing/>
    </w:pPr>
  </w:style>
  <w:style w:type="paragraph" w:customStyle="1" w:styleId="ProgrammInhalt">
    <w:name w:val="Programm Inhalt"/>
    <w:basedOn w:val="Standard"/>
    <w:qFormat/>
    <w:rsid w:val="005B3690"/>
    <w:pPr>
      <w:spacing w:after="0"/>
    </w:pPr>
  </w:style>
  <w:style w:type="character" w:styleId="Platzhaltertext">
    <w:name w:val="Placeholder Text"/>
    <w:basedOn w:val="Absatz-Standardschriftart"/>
    <w:uiPriority w:val="99"/>
    <w:semiHidden/>
    <w:rsid w:val="00AC74C9"/>
    <w:rPr>
      <w:color w:val="FF00FF"/>
    </w:rPr>
  </w:style>
  <w:style w:type="paragraph" w:customStyle="1" w:styleId="BildP1">
    <w:name w:val="Bild_P1"/>
    <w:basedOn w:val="Standard"/>
    <w:qFormat/>
    <w:rsid w:val="00B01C4A"/>
    <w:pPr>
      <w:framePr w:w="5046" w:h="3572" w:hRule="exact" w:hSpace="142" w:wrap="around" w:vAnchor="page" w:hAnchor="page" w:x="341" w:y="341"/>
    </w:pPr>
    <w:rPr>
      <w:noProof/>
    </w:rPr>
  </w:style>
  <w:style w:type="paragraph" w:customStyle="1" w:styleId="BildP2">
    <w:name w:val="Bild_P2"/>
    <w:basedOn w:val="Standard"/>
    <w:qFormat/>
    <w:rsid w:val="00B01C4A"/>
    <w:pPr>
      <w:framePr w:w="4820" w:h="3799" w:hRule="exact" w:hSpace="142" w:wrap="around" w:vAnchor="page" w:hAnchor="page" w:x="341" w:y="341"/>
    </w:pPr>
    <w:rPr>
      <w:noProof/>
    </w:rPr>
  </w:style>
  <w:style w:type="paragraph" w:customStyle="1" w:styleId="Ansprechpartner">
    <w:name w:val="Ansprechpartner"/>
    <w:basedOn w:val="Standard"/>
    <w:qFormat/>
    <w:rsid w:val="004D5303"/>
    <w:pPr>
      <w:framePr w:w="4876" w:h="2835" w:hSpace="142" w:wrap="around" w:hAnchor="page" w:x="11681" w:yAlign="bottom" w:anchorLock="1"/>
    </w:pPr>
  </w:style>
  <w:style w:type="character" w:customStyle="1" w:styleId="AuszeichnungFettBlau">
    <w:name w:val="Auszeichnung Fett Blau"/>
    <w:basedOn w:val="Absatz-Standardschriftart"/>
    <w:uiPriority w:val="1"/>
    <w:qFormat/>
    <w:rsid w:val="00A83CD0"/>
    <w:rPr>
      <w:b/>
      <w:bCs/>
      <w:color w:val="00AEE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20.png"/><Relationship Id="rId18" Type="http://schemas.openxmlformats.org/officeDocument/2006/relationships/glossaryDocument" Target="glossary/document.xml"/><Relationship Id="rId3" Type="http://schemas.openxmlformats.org/officeDocument/2006/relationships/settings" Target="settings.xml"/><Relationship Id="rId21" Type="http://schemas.openxmlformats.org/officeDocument/2006/relationships/customXml" Target="../customXml/item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 Id="rId22"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10.jpg"/><Relationship Id="rId2" Type="http://schemas.openxmlformats.org/officeDocument/2006/relationships/image" Target="media/image9.jpg"/><Relationship Id="rId1" Type="http://schemas.openxmlformats.org/officeDocument/2006/relationships/image" Target="media/image8.jpg"/><Relationship Id="rId4"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thon\AppData\Local\Microsoft\Windows\Temporary%20Internet%20Files\Content.IE5\TLWHO3UA\MGH_SSP_Flyer_Sonderschwerpunk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85AD1B75F0F9E4BA3C17D5B3C2A233C"/>
        <w:category>
          <w:name w:val="Allgemein"/>
          <w:gallery w:val="placeholder"/>
        </w:category>
        <w:types>
          <w:type w:val="bbPlcHdr"/>
        </w:types>
        <w:behaviors>
          <w:behavior w:val="content"/>
        </w:behaviors>
        <w:guid w:val="{E643896C-6755-4E46-9A4D-2B2F72DFBFC3}"/>
      </w:docPartPr>
      <w:docPartBody>
        <w:p w:rsidR="00D70361" w:rsidRDefault="00C92304" w:rsidP="00C92304">
          <w:pPr>
            <w:pStyle w:val="485AD1B75F0F9E4BA3C17D5B3C2A233C"/>
          </w:pPr>
          <w:r>
            <w:rPr>
              <w:rStyle w:val="Platzhaltertext"/>
            </w:rPr>
            <w:t>[00:00 bis 00:00 Uhr]</w:t>
          </w:r>
        </w:p>
      </w:docPartBody>
    </w:docPart>
    <w:docPart>
      <w:docPartPr>
        <w:name w:val="883D4907D9EB8B4D92B333693310AE0D"/>
        <w:category>
          <w:name w:val="Allgemein"/>
          <w:gallery w:val="placeholder"/>
        </w:category>
        <w:types>
          <w:type w:val="bbPlcHdr"/>
        </w:types>
        <w:behaviors>
          <w:behavior w:val="content"/>
        </w:behaviors>
        <w:guid w:val="{A6752B21-19D5-ED42-BD4D-1262EE3482DF}"/>
      </w:docPartPr>
      <w:docPartBody>
        <w:p w:rsidR="00D70361" w:rsidRDefault="00C92304" w:rsidP="00C92304">
          <w:pPr>
            <w:pStyle w:val="883D4907D9EB8B4D92B333693310AE0D"/>
          </w:pPr>
          <w:r>
            <w:rPr>
              <w:rStyle w:val="Platzhaltertext"/>
            </w:rPr>
            <w:t>[00:00 bis 00:00 Uhr]</w:t>
          </w:r>
        </w:p>
      </w:docPartBody>
    </w:docPart>
    <w:docPart>
      <w:docPartPr>
        <w:name w:val="BFDCB541DFA74241B0726B4007CA229E"/>
        <w:category>
          <w:name w:val="Allgemein"/>
          <w:gallery w:val="placeholder"/>
        </w:category>
        <w:types>
          <w:type w:val="bbPlcHdr"/>
        </w:types>
        <w:behaviors>
          <w:behavior w:val="content"/>
        </w:behaviors>
        <w:guid w:val="{A479B9B5-6537-5A45-99F2-A7ECC22B6F53}"/>
      </w:docPartPr>
      <w:docPartBody>
        <w:p w:rsidR="00D70361" w:rsidRDefault="00C92304" w:rsidP="00C92304">
          <w:pPr>
            <w:pStyle w:val="BFDCB541DFA74241B0726B4007CA229E"/>
          </w:pPr>
          <w:r>
            <w:rPr>
              <w:rStyle w:val="Platzhaltertext"/>
            </w:rPr>
            <w:t>[00:00 bis 00:00 Uhr]</w:t>
          </w:r>
        </w:p>
      </w:docPartBody>
    </w:docPart>
    <w:docPart>
      <w:docPartPr>
        <w:name w:val="1B6A490D0300A243B9900F48B61910E5"/>
        <w:category>
          <w:name w:val="Allgemein"/>
          <w:gallery w:val="placeholder"/>
        </w:category>
        <w:types>
          <w:type w:val="bbPlcHdr"/>
        </w:types>
        <w:behaviors>
          <w:behavior w:val="content"/>
        </w:behaviors>
        <w:guid w:val="{9A02664A-B48F-7C4F-8378-30EC3A80C814}"/>
      </w:docPartPr>
      <w:docPartBody>
        <w:p w:rsidR="00D70361" w:rsidRDefault="00C92304" w:rsidP="00C92304">
          <w:pPr>
            <w:pStyle w:val="1B6A490D0300A243B9900F48B61910E5"/>
          </w:pPr>
          <w:r>
            <w:rPr>
              <w:rStyle w:val="Platzhaltertext"/>
            </w:rPr>
            <w:t>[00:00 bis 00:00 Uhr]</w:t>
          </w:r>
        </w:p>
      </w:docPartBody>
    </w:docPart>
    <w:docPart>
      <w:docPartPr>
        <w:name w:val="7634FDCA2DC83A4A918E22F6328D62F3"/>
        <w:category>
          <w:name w:val="Allgemein"/>
          <w:gallery w:val="placeholder"/>
        </w:category>
        <w:types>
          <w:type w:val="bbPlcHdr"/>
        </w:types>
        <w:behaviors>
          <w:behavior w:val="content"/>
        </w:behaviors>
        <w:guid w:val="{C344E9B2-0149-0746-B51C-0090D1D782BF}"/>
      </w:docPartPr>
      <w:docPartBody>
        <w:p w:rsidR="00D70361" w:rsidRDefault="00C92304" w:rsidP="00C92304">
          <w:pPr>
            <w:pStyle w:val="7634FDCA2DC83A4A918E22F6328D62F3"/>
          </w:pPr>
          <w:r>
            <w:rPr>
              <w:rStyle w:val="Platzhaltertext"/>
            </w:rPr>
            <w:t>[00:00 bis 00:00 Uhr]</w:t>
          </w:r>
        </w:p>
      </w:docPartBody>
    </w:docPart>
    <w:docPart>
      <w:docPartPr>
        <w:name w:val="BBF247D27DFE0C48A704DB3F29D6C968"/>
        <w:category>
          <w:name w:val="Allgemein"/>
          <w:gallery w:val="placeholder"/>
        </w:category>
        <w:types>
          <w:type w:val="bbPlcHdr"/>
        </w:types>
        <w:behaviors>
          <w:behavior w:val="content"/>
        </w:behaviors>
        <w:guid w:val="{264F42DC-5A2D-5C49-A30F-E317FC22A1FF}"/>
      </w:docPartPr>
      <w:docPartBody>
        <w:p w:rsidR="00D70361" w:rsidRDefault="00C92304" w:rsidP="00C92304">
          <w:pPr>
            <w:pStyle w:val="BBF247D27DFE0C48A704DB3F29D6C968"/>
          </w:pPr>
          <w:r>
            <w:rPr>
              <w:rStyle w:val="Platzhaltertext"/>
            </w:rPr>
            <w:t>[00:00 bis 00:00 Uhr]</w:t>
          </w:r>
        </w:p>
      </w:docPartBody>
    </w:docPart>
    <w:docPart>
      <w:docPartPr>
        <w:name w:val="3384F4A805DAD0468B8D0D32AA8BFBB9"/>
        <w:category>
          <w:name w:val="Allgemein"/>
          <w:gallery w:val="placeholder"/>
        </w:category>
        <w:types>
          <w:type w:val="bbPlcHdr"/>
        </w:types>
        <w:behaviors>
          <w:behavior w:val="content"/>
        </w:behaviors>
        <w:guid w:val="{9E08AF21-63CB-044F-8E43-A05F71574974}"/>
      </w:docPartPr>
      <w:docPartBody>
        <w:p w:rsidR="00D70361" w:rsidRDefault="00C92304" w:rsidP="00C92304">
          <w:pPr>
            <w:pStyle w:val="3384F4A805DAD0468B8D0D32AA8BFBB9"/>
          </w:pPr>
          <w:r>
            <w:rPr>
              <w:rStyle w:val="Platzhaltertext"/>
            </w:rPr>
            <w:t>[00:00 bis 00:00 Uhr]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5002EFF" w:usb1="C000E47F" w:usb2="0000002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04"/>
    <w:rsid w:val="004E6D93"/>
    <w:rsid w:val="008B5BC3"/>
    <w:rsid w:val="00C92304"/>
    <w:rsid w:val="00CF08E4"/>
    <w:rsid w:val="00D70361"/>
    <w:rsid w:val="00EA60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92304"/>
    <w:rPr>
      <w:color w:val="FF00FF"/>
    </w:rPr>
  </w:style>
  <w:style w:type="paragraph" w:customStyle="1" w:styleId="485AD1B75F0F9E4BA3C17D5B3C2A233C">
    <w:name w:val="485AD1B75F0F9E4BA3C17D5B3C2A233C"/>
    <w:rsid w:val="00C92304"/>
    <w:pPr>
      <w:spacing w:after="0" w:line="240" w:lineRule="auto"/>
    </w:pPr>
    <w:rPr>
      <w:sz w:val="24"/>
      <w:szCs w:val="24"/>
    </w:rPr>
  </w:style>
  <w:style w:type="paragraph" w:customStyle="1" w:styleId="883D4907D9EB8B4D92B333693310AE0D">
    <w:name w:val="883D4907D9EB8B4D92B333693310AE0D"/>
    <w:rsid w:val="00C92304"/>
    <w:pPr>
      <w:spacing w:after="0" w:line="240" w:lineRule="auto"/>
    </w:pPr>
    <w:rPr>
      <w:sz w:val="24"/>
      <w:szCs w:val="24"/>
    </w:rPr>
  </w:style>
  <w:style w:type="paragraph" w:customStyle="1" w:styleId="BFDCB541DFA74241B0726B4007CA229E">
    <w:name w:val="BFDCB541DFA74241B0726B4007CA229E"/>
    <w:rsid w:val="00C92304"/>
    <w:pPr>
      <w:spacing w:after="0" w:line="240" w:lineRule="auto"/>
    </w:pPr>
    <w:rPr>
      <w:sz w:val="24"/>
      <w:szCs w:val="24"/>
    </w:rPr>
  </w:style>
  <w:style w:type="paragraph" w:customStyle="1" w:styleId="1B6A490D0300A243B9900F48B61910E5">
    <w:name w:val="1B6A490D0300A243B9900F48B61910E5"/>
    <w:rsid w:val="00C92304"/>
    <w:pPr>
      <w:spacing w:after="0" w:line="240" w:lineRule="auto"/>
    </w:pPr>
    <w:rPr>
      <w:sz w:val="24"/>
      <w:szCs w:val="24"/>
    </w:rPr>
  </w:style>
  <w:style w:type="paragraph" w:customStyle="1" w:styleId="7634FDCA2DC83A4A918E22F6328D62F3">
    <w:name w:val="7634FDCA2DC83A4A918E22F6328D62F3"/>
    <w:rsid w:val="00C92304"/>
    <w:pPr>
      <w:spacing w:after="0" w:line="240" w:lineRule="auto"/>
    </w:pPr>
    <w:rPr>
      <w:sz w:val="24"/>
      <w:szCs w:val="24"/>
    </w:rPr>
  </w:style>
  <w:style w:type="paragraph" w:customStyle="1" w:styleId="BBF247D27DFE0C48A704DB3F29D6C968">
    <w:name w:val="BBF247D27DFE0C48A704DB3F29D6C968"/>
    <w:rsid w:val="00C92304"/>
    <w:pPr>
      <w:spacing w:after="0" w:line="240" w:lineRule="auto"/>
    </w:pPr>
    <w:rPr>
      <w:sz w:val="24"/>
      <w:szCs w:val="24"/>
    </w:rPr>
  </w:style>
  <w:style w:type="paragraph" w:customStyle="1" w:styleId="3384F4A805DAD0468B8D0D32AA8BFBB9">
    <w:name w:val="3384F4A805DAD0468B8D0D32AA8BFBB9"/>
    <w:rsid w:val="00C92304"/>
    <w:pPr>
      <w:spacing w:after="0" w:line="240"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extLst>
          <a:ext uri="{909E8E84-426E-40DD-AFC4-6F175D3DCCD1}">
            <a14:hiddenFill xmlns:a14="http://schemas.microsoft.com/office/drawing/2010/main">
              <a:solidFill>
                <a:srgbClr val="FFFFFF"/>
              </a:solidFill>
            </a14:hiddenFill>
          </a:ext>
        </a:extLst>
      </a:spPr>
      <a:bodyPr rot="0" vert="horz" wrap="square" lIns="0" tIns="0" rIns="0" bIns="0" anchor="t" anchorCtr="0" upright="1">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65A32190907678438AAFEDE60FC2E4C2" ma:contentTypeVersion="20" ma:contentTypeDescription="Ein neues Dokument erstellen." ma:contentTypeScope="" ma:versionID="07d3d2b0ae0d86fd99f2a92334087ac1">
  <xsd:schema xmlns:xsd="http://www.w3.org/2001/XMLSchema" xmlns:xs="http://www.w3.org/2001/XMLSchema" xmlns:p="http://schemas.microsoft.com/office/2006/metadata/properties" xmlns:ns2="af6bed0b-5b44-436e-81dd-c446fcfc814b" xmlns:ns3="5c3860c0-6948-4f58-b226-2cd39f434063" targetNamespace="http://schemas.microsoft.com/office/2006/metadata/properties" ma:root="true" ma:fieldsID="e7a420c9915fd13f2ad0ed35e7c6e78b" ns2:_="" ns3:_="">
    <xsd:import namespace="af6bed0b-5b44-436e-81dd-c446fcfc814b"/>
    <xsd:import namespace="5c3860c0-6948-4f58-b226-2cd39f43406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Datum"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6bed0b-5b44-436e-81dd-c446fcfc81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cef73d26-f3c8-48b7-a39b-298e0a088146"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Datum" ma:index="26" nillable="true" ma:displayName="Datum" ma:format="DateOnly" ma:internalName="Datum">
      <xsd:simpleType>
        <xsd:restriction base="dms:DateTim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c3860c0-6948-4f58-b226-2cd39f434063"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74db64e5-e1e3-4812-b638-5fa3f92e347c}" ma:internalName="TaxCatchAll" ma:showField="CatchAllData" ma:web="5c3860c0-6948-4f58-b226-2cd39f4340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f6bed0b-5b44-436e-81dd-c446fcfc814b">
      <Terms xmlns="http://schemas.microsoft.com/office/infopath/2007/PartnerControls"/>
    </lcf76f155ced4ddcb4097134ff3c332f>
    <Datum xmlns="af6bed0b-5b44-436e-81dd-c446fcfc814b" xsi:nil="true"/>
    <TaxCatchAll xmlns="5c3860c0-6948-4f58-b226-2cd39f434063" xsi:nil="true"/>
  </documentManagement>
</p:properties>
</file>

<file path=customXml/itemProps1.xml><?xml version="1.0" encoding="utf-8"?>
<ds:datastoreItem xmlns:ds="http://schemas.openxmlformats.org/officeDocument/2006/customXml" ds:itemID="{0E15EB0C-F3E6-6142-86B6-4340D6CCF33F}">
  <ds:schemaRefs>
    <ds:schemaRef ds:uri="http://schemas.openxmlformats.org/officeDocument/2006/bibliography"/>
  </ds:schemaRefs>
</ds:datastoreItem>
</file>

<file path=customXml/itemProps2.xml><?xml version="1.0" encoding="utf-8"?>
<ds:datastoreItem xmlns:ds="http://schemas.openxmlformats.org/officeDocument/2006/customXml" ds:itemID="{1FAC7F35-F2AC-429B-9434-A26F9FA683A1}"/>
</file>

<file path=customXml/itemProps3.xml><?xml version="1.0" encoding="utf-8"?>
<ds:datastoreItem xmlns:ds="http://schemas.openxmlformats.org/officeDocument/2006/customXml" ds:itemID="{25E2525C-F7D1-455D-B782-83F767A2F5DB}"/>
</file>

<file path=customXml/itemProps4.xml><?xml version="1.0" encoding="utf-8"?>
<ds:datastoreItem xmlns:ds="http://schemas.openxmlformats.org/officeDocument/2006/customXml" ds:itemID="{50C46F76-84D5-49D9-A8C6-53F070866BD6}"/>
</file>

<file path=docProps/app.xml><?xml version="1.0" encoding="utf-8"?>
<Properties xmlns="http://schemas.openxmlformats.org/officeDocument/2006/extended-properties" xmlns:vt="http://schemas.openxmlformats.org/officeDocument/2006/docPropsVTypes">
  <Template>C:\Users\jthon\AppData\Local\Microsoft\Windows\Temporary Internet Files\Content.IE5\TLWHO3UA\MGH_SSP_Flyer_Sonderschwerpunkt.dotx</Template>
  <TotalTime>0</TotalTime>
  <Pages>2</Pages>
  <Words>116</Words>
  <Characters>733</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Bundesministerium für Familie, Senioren, Frauen und Jugend</Company>
  <LinksUpToDate>false</LinksUpToDate>
  <CharactersWithSpaces>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Thon, Johanna</dc:creator>
  <dc:description>Wordvorlage Flyer_x000d_
Mehrgenerationen Haus und Alpha Dekade Sonderschwerpunkt</dc:description>
  <cp:lastModifiedBy>Adrian Betsch</cp:lastModifiedBy>
  <cp:revision>3</cp:revision>
  <cp:lastPrinted>2019-12-17T11:03:00Z</cp:lastPrinted>
  <dcterms:created xsi:type="dcterms:W3CDTF">2021-03-22T15:53:00Z</dcterms:created>
  <dcterms:modified xsi:type="dcterms:W3CDTF">2025-06-10T08:45:00Z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001-000-001</vt:lpwstr>
  </property>
  <property fmtid="{D5CDD505-2E9C-101B-9397-08002B2CF9AE}" pid="4" name="Erstellt von">
    <vt:lpwstr>office network</vt:lpwstr>
  </property>
  <property fmtid="{D5CDD505-2E9C-101B-9397-08002B2CF9AE}" pid="5" name="Erstellt am">
    <vt:lpwstr>13.12.2019</vt:lpwstr>
  </property>
  <property fmtid="{D5CDD505-2E9C-101B-9397-08002B2CF9AE}" pid="6" name="Autor 1">
    <vt:lpwstr>clemens morfeld</vt:lpwstr>
  </property>
  <property fmtid="{D5CDD505-2E9C-101B-9397-08002B2CF9AE}" pid="7" name="Stand">
    <vt:lpwstr>13.12.2019</vt:lpwstr>
  </property>
  <property fmtid="{D5CDD505-2E9C-101B-9397-08002B2CF9AE}" pid="8" name="ContentTypeId">
    <vt:lpwstr>0x01010065A32190907678438AAFEDE60FC2E4C2</vt:lpwstr>
  </property>
</Properties>
</file>